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831" w:rsidRPr="0056691F" w:rsidRDefault="00C46831" w:rsidP="00C46831">
      <w:pPr>
        <w:pStyle w:val="Header"/>
        <w:tabs>
          <w:tab w:val="right" w:pos="9072"/>
        </w:tabs>
        <w:rPr>
          <w:sz w:val="24"/>
        </w:rPr>
      </w:pPr>
      <w:r w:rsidRPr="0056691F">
        <w:rPr>
          <w:sz w:val="24"/>
        </w:rPr>
        <w:t>3GPP T</w:t>
      </w:r>
      <w:bookmarkStart w:id="0" w:name="_Ref96417757"/>
      <w:bookmarkEnd w:id="0"/>
      <w:r w:rsidRPr="0056691F">
        <w:rPr>
          <w:sz w:val="24"/>
        </w:rPr>
        <w:t>SG-RAN WG4 Meeting #</w:t>
      </w:r>
      <w:r w:rsidR="0069489C">
        <w:rPr>
          <w:sz w:val="24"/>
        </w:rPr>
        <w:t>80</w:t>
      </w:r>
      <w:r w:rsidRPr="0056691F">
        <w:rPr>
          <w:sz w:val="24"/>
        </w:rPr>
        <w:tab/>
      </w:r>
      <w:r w:rsidR="00EE7FE5">
        <w:rPr>
          <w:sz w:val="24"/>
        </w:rPr>
        <w:t>R4-166188</w:t>
      </w:r>
      <w:bookmarkStart w:id="1" w:name="_GoBack"/>
      <w:bookmarkEnd w:id="1"/>
    </w:p>
    <w:p w:rsidR="00C46831" w:rsidRDefault="0069489C" w:rsidP="00C46831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Gothenburg, Sweden, 22 - 26</w:t>
      </w:r>
      <w:r w:rsidR="00C46831">
        <w:rPr>
          <w:rFonts w:ascii="Arial" w:hAnsi="Arial"/>
          <w:b/>
          <w:noProof/>
          <w:szCs w:val="20"/>
          <w:lang w:val="en-GB"/>
        </w:rPr>
        <w:t xml:space="preserve"> May</w:t>
      </w:r>
      <w:r w:rsidR="00C46831" w:rsidRPr="009D0B0A">
        <w:rPr>
          <w:rFonts w:ascii="Arial" w:hAnsi="Arial"/>
          <w:b/>
          <w:noProof/>
          <w:szCs w:val="20"/>
          <w:lang w:val="en-GB"/>
        </w:rPr>
        <w:t xml:space="preserve"> 2016   </w:t>
      </w:r>
    </w:p>
    <w:p w:rsidR="00001F32" w:rsidRDefault="00001F32" w:rsidP="00001F32">
      <w:pPr>
        <w:pStyle w:val="BodyText"/>
        <w:rPr>
          <w:rFonts w:ascii="Arial" w:hAnsi="Arial"/>
          <w:b/>
          <w:noProof/>
          <w:szCs w:val="20"/>
          <w:lang w:val="en-GB"/>
        </w:rPr>
      </w:pPr>
    </w:p>
    <w:p w:rsidR="0033186E" w:rsidRPr="006A7A60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en-US"/>
        </w:rPr>
      </w:pPr>
      <w:r w:rsidRPr="006A7A60">
        <w:rPr>
          <w:b/>
          <w:sz w:val="22"/>
          <w:lang w:val="en-US"/>
        </w:rPr>
        <w:t>Agenda Item:</w:t>
      </w:r>
      <w:r w:rsidRPr="006A7A60">
        <w:rPr>
          <w:sz w:val="22"/>
          <w:lang w:val="en-US"/>
        </w:rPr>
        <w:tab/>
      </w:r>
      <w:r w:rsidR="004B4F94" w:rsidRPr="004B4F94">
        <w:rPr>
          <w:bCs/>
          <w:sz w:val="22"/>
          <w:lang w:val="en-US"/>
        </w:rPr>
        <w:t>8.10.3.4</w:t>
      </w:r>
    </w:p>
    <w:p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8E26DF" w:rsidRPr="008E26DF">
        <w:rPr>
          <w:sz w:val="22"/>
        </w:rPr>
        <w:t xml:space="preserve">Discussion on </w:t>
      </w:r>
      <w:r w:rsidR="00554495">
        <w:rPr>
          <w:sz w:val="22"/>
        </w:rPr>
        <w:t xml:space="preserve">the </w:t>
      </w:r>
      <w:r w:rsidR="00D86C64">
        <w:rPr>
          <w:sz w:val="22"/>
        </w:rPr>
        <w:t>CQI loop</w:t>
      </w:r>
      <w:r w:rsidR="003C32A6">
        <w:rPr>
          <w:sz w:val="22"/>
        </w:rPr>
        <w:t xml:space="preserve"> for </w:t>
      </w:r>
      <w:r w:rsidR="00554495">
        <w:rPr>
          <w:sz w:val="22"/>
        </w:rPr>
        <w:t>bidirectional deployment</w:t>
      </w:r>
    </w:p>
    <w:p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:rsidR="000C722B" w:rsidRDefault="00A442D5" w:rsidP="00F0637E">
      <w:pPr>
        <w:pStyle w:val="Heading1"/>
        <w:ind w:left="0" w:firstLine="0"/>
      </w:pPr>
      <w:r>
        <w:t>Introductio</w:t>
      </w:r>
      <w:r w:rsidR="006027F1">
        <w:t>n</w:t>
      </w:r>
    </w:p>
    <w:p w:rsidR="000D0DFC" w:rsidRPr="00804256" w:rsidRDefault="00B37C5C" w:rsidP="00C46831">
      <w:pPr>
        <w:rPr>
          <w:rFonts w:eastAsia="MS PGothic"/>
          <w:lang w:eastAsia="ja-JP"/>
        </w:rPr>
      </w:pPr>
      <w:r>
        <w:t>In this contribution the</w:t>
      </w:r>
      <w:r w:rsidR="004B7121">
        <w:t xml:space="preserve"> link adaptation performance and the</w:t>
      </w:r>
      <w:r>
        <w:t xml:space="preserve"> CQI feedback is evaluated for bidirectional performance. </w:t>
      </w:r>
    </w:p>
    <w:p w:rsidR="00643591" w:rsidRPr="00643591" w:rsidRDefault="00643591" w:rsidP="00C11EC9"/>
    <w:p w:rsidR="000D0DFC" w:rsidRDefault="00C353DB" w:rsidP="00F0637E">
      <w:pPr>
        <w:pStyle w:val="Heading1"/>
        <w:tabs>
          <w:tab w:val="clear" w:pos="-538"/>
          <w:tab w:val="num" w:pos="0"/>
        </w:tabs>
        <w:ind w:left="0" w:firstLine="0"/>
      </w:pPr>
      <w:r>
        <w:t>Discussions and Results</w:t>
      </w:r>
    </w:p>
    <w:p w:rsidR="00C46831" w:rsidRDefault="00C46831" w:rsidP="00C46831">
      <w:pPr>
        <w:pStyle w:val="Heading2"/>
        <w:tabs>
          <w:tab w:val="clear" w:pos="-821"/>
          <w:tab w:val="num" w:pos="880"/>
        </w:tabs>
      </w:pPr>
      <w:r>
        <w:t xml:space="preserve">Channel model </w:t>
      </w:r>
    </w:p>
    <w:p w:rsidR="00C46831" w:rsidRDefault="00C46831" w:rsidP="00C46831">
      <w:pPr>
        <w:rPr>
          <w:lang w:eastAsia="zh-CN"/>
        </w:rPr>
      </w:pPr>
      <w:r>
        <w:t xml:space="preserve">The channel model for the bidirectional deployment scenario </w:t>
      </w:r>
      <w:r w:rsidR="00C33E02">
        <w:t>is in this paper</w:t>
      </w:r>
      <w:r>
        <w:t xml:space="preserve"> based on the SFN scenario in section 6.2.3.1, “</w:t>
      </w:r>
      <w:r>
        <w:rPr>
          <w:lang w:eastAsia="zh-CN"/>
        </w:rPr>
        <w:t xml:space="preserve">SFN scenario (RRH sharing the same cell id)” in the TR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_Ref442702812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 The parameters to the propagation conditions may be based on the WF</w:t>
      </w:r>
      <w:r w:rsidR="006A7A60">
        <w:rPr>
          <w:lang w:eastAsia="zh-CN"/>
        </w:rPr>
        <w:t xml:space="preserve"> </w:t>
      </w:r>
      <w:r w:rsidR="006A7A60">
        <w:rPr>
          <w:lang w:eastAsia="zh-CN"/>
        </w:rPr>
        <w:fldChar w:fldCharType="begin"/>
      </w:r>
      <w:r w:rsidR="006A7A60">
        <w:rPr>
          <w:lang w:eastAsia="zh-CN"/>
        </w:rPr>
        <w:instrText xml:space="preserve"> REF _Ref458608326 \r \h </w:instrText>
      </w:r>
      <w:r w:rsidR="006A7A60">
        <w:rPr>
          <w:lang w:eastAsia="zh-CN"/>
        </w:rPr>
      </w:r>
      <w:r w:rsidR="006A7A60">
        <w:rPr>
          <w:lang w:eastAsia="zh-CN"/>
        </w:rPr>
        <w:fldChar w:fldCharType="separate"/>
      </w:r>
      <w:r w:rsidR="006A7A60">
        <w:rPr>
          <w:lang w:eastAsia="zh-CN"/>
        </w:rPr>
        <w:t>[2]</w:t>
      </w:r>
      <w:r w:rsidR="006A7A60">
        <w:rPr>
          <w:lang w:eastAsia="zh-CN"/>
        </w:rPr>
        <w:fldChar w:fldCharType="end"/>
      </w:r>
      <w:r>
        <w:rPr>
          <w:lang w:eastAsia="zh-CN"/>
        </w:rPr>
        <w:t>. That is two scenarios</w:t>
      </w:r>
    </w:p>
    <w:p w:rsidR="00C46831" w:rsidRDefault="00C46831" w:rsidP="00C46831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Dmin=300m and Ds=1km</w:t>
      </w:r>
    </w:p>
    <w:p w:rsidR="00C46831" w:rsidRDefault="00C46831" w:rsidP="00C46831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Dmin=5m and Ds=500m</w:t>
      </w:r>
    </w:p>
    <w:p w:rsidR="00C46831" w:rsidRDefault="00C46831" w:rsidP="00C46831">
      <w:pPr>
        <w:rPr>
          <w:lang w:eastAsia="zh-CN"/>
        </w:rPr>
      </w:pPr>
      <w:r>
        <w:rPr>
          <w:lang w:eastAsia="zh-CN"/>
        </w:rPr>
        <w:t xml:space="preserve">The maximum Doppler frequency should for the bidirectional deployment be fd= 875 Hz (350 km/h) according the TR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_Ref442702812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:rsidR="00C46831" w:rsidRPr="00C46831" w:rsidRDefault="00A855E9" w:rsidP="00C46831">
      <w:r>
        <w:rPr>
          <w:lang w:eastAsia="zh-CN"/>
        </w:rPr>
        <w:t>In this paper both 2 path and the 4 path channels has been simulated.</w:t>
      </w:r>
    </w:p>
    <w:p w:rsidR="00C46831" w:rsidRDefault="00D936D5" w:rsidP="000D0DFC">
      <w:pPr>
        <w:pStyle w:val="Heading2"/>
      </w:pPr>
      <w:r>
        <w:t>Receivers</w:t>
      </w:r>
    </w:p>
    <w:p w:rsidR="00505314" w:rsidRDefault="00505314" w:rsidP="00505314">
      <w:r>
        <w:t xml:space="preserve">In our analysis we have focused on a legacy receiver for a fading channel with an adapted AFC </w:t>
      </w:r>
      <w:r w:rsidR="00C40FA0">
        <w:t>for</w:t>
      </w:r>
      <w:r>
        <w:t xml:space="preserve"> handling of the Doppler frequencies. </w:t>
      </w:r>
    </w:p>
    <w:p w:rsidR="00351953" w:rsidRPr="00351953" w:rsidRDefault="00505314" w:rsidP="00351953">
      <w:r>
        <w:t xml:space="preserve">The AFC needs to, as have been discussed already in the study item, have a normal behaviour when there is one dominant path, but has to change the behaviour when there are two paths with high Doppler frequency and opposite directions. </w:t>
      </w:r>
    </w:p>
    <w:p w:rsidR="00F03EE2" w:rsidRDefault="00C46831" w:rsidP="000D0DFC">
      <w:pPr>
        <w:pStyle w:val="Heading2"/>
      </w:pPr>
      <w:r>
        <w:t>Simulation</w:t>
      </w:r>
      <w:r w:rsidR="0077366D">
        <w:t xml:space="preserve"> results</w:t>
      </w:r>
    </w:p>
    <w:p w:rsidR="00D86C64" w:rsidRDefault="00D86C64" w:rsidP="00D86C64"/>
    <w:p w:rsidR="00EE19C3" w:rsidRDefault="00EE19C3" w:rsidP="00D86C64"/>
    <w:p w:rsidR="00EE19C3" w:rsidRDefault="00EE19C3" w:rsidP="00EE19C3">
      <w:pPr>
        <w:keepNext/>
      </w:pPr>
      <w:r>
        <w:rPr>
          <w:noProof/>
          <w:lang w:val="sv-SE" w:eastAsia="sv-SE"/>
        </w:rPr>
        <w:lastRenderedPageBreak/>
        <w:drawing>
          <wp:inline distT="0" distB="0" distL="0" distR="0" wp14:anchorId="6E71EC6B" wp14:editId="2387B378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E19C3" w:rsidRDefault="00EE19C3" w:rsidP="00EE19C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27058">
        <w:rPr>
          <w:noProof/>
        </w:rPr>
        <w:t>1</w:t>
      </w:r>
      <w:r>
        <w:fldChar w:fldCharType="end"/>
      </w:r>
      <w:r>
        <w:t>: CQI reports for the bidirectional deployment for Doppler frequency 870 Hz</w:t>
      </w:r>
      <w:r w:rsidR="006520B0">
        <w:t xml:space="preserve"> when SNR is 14 dB</w:t>
      </w:r>
    </w:p>
    <w:p w:rsidR="00727058" w:rsidRDefault="00727058" w:rsidP="00727058"/>
    <w:p w:rsidR="00727058" w:rsidRPr="00727058" w:rsidRDefault="00727058" w:rsidP="00727058">
      <w:r>
        <w:t xml:space="preserve">The throughput was also simulated for this case as shown in </w:t>
      </w:r>
      <w:r>
        <w:fldChar w:fldCharType="begin"/>
      </w:r>
      <w:r>
        <w:instrText xml:space="preserve"> REF _Ref458761579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.</w:t>
      </w:r>
    </w:p>
    <w:p w:rsidR="00D86C64" w:rsidRDefault="00D86C64" w:rsidP="00D86C64"/>
    <w:p w:rsidR="00727058" w:rsidRDefault="00727058" w:rsidP="00727058">
      <w:pPr>
        <w:keepNext/>
      </w:pPr>
      <w:r>
        <w:rPr>
          <w:noProof/>
          <w:lang w:val="sv-SE" w:eastAsia="sv-SE"/>
        </w:rPr>
        <w:drawing>
          <wp:inline distT="0" distB="0" distL="0" distR="0" wp14:anchorId="359D3C4B" wp14:editId="6C1ED273">
            <wp:extent cx="6120765" cy="4591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direct 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9C3" w:rsidRDefault="00727058" w:rsidP="00727058">
      <w:pPr>
        <w:pStyle w:val="Caption"/>
      </w:pPr>
      <w:bookmarkStart w:id="2" w:name="_Ref4587615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>: Throughput simulation with CQI feedback.</w:t>
      </w:r>
    </w:p>
    <w:p w:rsidR="00EE19C3" w:rsidRDefault="00727058" w:rsidP="00D86C64">
      <w:r>
        <w:t>Here it is seen that for the scenario with 500m and 5 m distances the 4 path channel does not impact the performance.</w:t>
      </w:r>
    </w:p>
    <w:p w:rsidR="00EE19C3" w:rsidRDefault="00EE19C3" w:rsidP="00D86C64"/>
    <w:p w:rsidR="00EE19C3" w:rsidRPr="00D86C64" w:rsidRDefault="00EE19C3" w:rsidP="00D86C64"/>
    <w:p w:rsidR="00554495" w:rsidRDefault="00F720EA" w:rsidP="00F720EA">
      <w:pPr>
        <w:pStyle w:val="Heading1"/>
        <w:ind w:hanging="2582"/>
      </w:pPr>
      <w:r w:rsidRPr="00F720EA">
        <w:t>Discussions</w:t>
      </w:r>
    </w:p>
    <w:p w:rsidR="00347340" w:rsidRDefault="00C353DB" w:rsidP="00F720EA">
      <w:pPr>
        <w:rPr>
          <w:rFonts w:eastAsia="SimSun"/>
        </w:rPr>
      </w:pPr>
      <w:r>
        <w:rPr>
          <w:rFonts w:eastAsia="SimSun"/>
        </w:rPr>
        <w:t>The simulat</w:t>
      </w:r>
      <w:r w:rsidR="00EE19C3">
        <w:rPr>
          <w:rFonts w:eastAsia="SimSun"/>
        </w:rPr>
        <w:t xml:space="preserve">ions above show the link adaptation performance for Bidirectional deployment. In the results it is seen that the CQI reports </w:t>
      </w:r>
      <w:r w:rsidR="006520B0">
        <w:rPr>
          <w:rFonts w:eastAsia="SimSun"/>
        </w:rPr>
        <w:t>are varying during the whole time, the SNR is highest when passing the RRH, and the throughput is limited in the middle between radioheads.</w:t>
      </w:r>
    </w:p>
    <w:p w:rsidR="00347340" w:rsidRDefault="00347340" w:rsidP="00F720EA">
      <w:pPr>
        <w:rPr>
          <w:rFonts w:eastAsia="SimSun"/>
        </w:rPr>
      </w:pPr>
      <w:r>
        <w:rPr>
          <w:rFonts w:eastAsia="SimSun"/>
        </w:rPr>
        <w:t>Observation1: The CQI feedback reports very low CQI in the middle between the RRH:s, probably due to the very fast fading.</w:t>
      </w:r>
    </w:p>
    <w:p w:rsidR="0088114D" w:rsidRDefault="00727058" w:rsidP="00166B8E">
      <w:r>
        <w:rPr>
          <w:rFonts w:eastAsia="SimSun"/>
        </w:rPr>
        <w:t xml:space="preserve">Proposal1: The CQI reporting and feedback needs to be further </w:t>
      </w:r>
      <w:r w:rsidR="00347340">
        <w:rPr>
          <w:rFonts w:eastAsia="SimSun"/>
        </w:rPr>
        <w:t xml:space="preserve">analysed and </w:t>
      </w:r>
      <w:r>
        <w:rPr>
          <w:rFonts w:eastAsia="SimSun"/>
        </w:rPr>
        <w:t>discussed</w:t>
      </w:r>
      <w:r w:rsidR="00347340">
        <w:rPr>
          <w:rFonts w:eastAsia="SimSun"/>
        </w:rPr>
        <w:t>.</w:t>
      </w:r>
    </w:p>
    <w:p w:rsidR="00643591" w:rsidRDefault="00643591" w:rsidP="00643591">
      <w:pPr>
        <w:pStyle w:val="Heading1"/>
        <w:ind w:left="1304"/>
      </w:pPr>
      <w:r w:rsidRPr="0022368E">
        <w:t>References</w:t>
      </w:r>
    </w:p>
    <w:p w:rsidR="008227C2" w:rsidRPr="006A7A60" w:rsidRDefault="008227C2" w:rsidP="008227C2">
      <w:pPr>
        <w:numPr>
          <w:ilvl w:val="0"/>
          <w:numId w:val="18"/>
        </w:numPr>
        <w:rPr>
          <w:bCs/>
          <w:lang w:val="en-US"/>
        </w:rPr>
      </w:pPr>
      <w:bookmarkStart w:id="3" w:name="_Ref450733933"/>
      <w:r w:rsidRPr="001C50BB">
        <w:rPr>
          <w:b/>
          <w:bCs/>
        </w:rPr>
        <w:t>R4-163419</w:t>
      </w:r>
      <w:r w:rsidRPr="00C353DB">
        <w:rPr>
          <w:bCs/>
          <w:lang w:val="en-US"/>
        </w:rPr>
        <w:t xml:space="preserve">: </w:t>
      </w:r>
      <w:bookmarkEnd w:id="3"/>
      <w:r w:rsidRPr="001C50BB">
        <w:rPr>
          <w:bCs/>
          <w:lang w:val="en-US"/>
        </w:rPr>
        <w:t>Way forward on channel model and UE performance enhancement for SFN scenario</w:t>
      </w:r>
      <w:r>
        <w:rPr>
          <w:bCs/>
          <w:lang w:val="en-US"/>
        </w:rPr>
        <w:t xml:space="preserve">, </w:t>
      </w:r>
      <w:r w:rsidRPr="001C50BB">
        <w:rPr>
          <w:bCs/>
        </w:rPr>
        <w:t>Huawei, HiSilicon, NTT DOCOMO,CMCC, MediaTek, Ericsson, Qualcomm , ITRI</w:t>
      </w:r>
    </w:p>
    <w:p w:rsidR="006520B0" w:rsidRDefault="006520B0" w:rsidP="006520B0">
      <w:pPr>
        <w:numPr>
          <w:ilvl w:val="0"/>
          <w:numId w:val="18"/>
        </w:numPr>
        <w:rPr>
          <w:b/>
        </w:rPr>
      </w:pPr>
      <w:bookmarkStart w:id="4" w:name="_Ref442702812"/>
      <w:r>
        <w:t>36.87</w:t>
      </w:r>
      <w:r w:rsidRPr="00831804">
        <w:t>8</w:t>
      </w:r>
      <w:r>
        <w:rPr>
          <w:b/>
        </w:rPr>
        <w:t xml:space="preserve"> </w:t>
      </w:r>
      <w:r w:rsidRPr="001352ED">
        <w:rPr>
          <w:lang w:val="en-US"/>
        </w:rPr>
        <w:t xml:space="preserve">, </w:t>
      </w:r>
      <w:r w:rsidRPr="00CD48A7">
        <w:rPr>
          <w:i/>
          <w:lang w:val="en-US"/>
        </w:rPr>
        <w:t>Study on performance enhancements for high speed scenario in LTE</w:t>
      </w:r>
      <w:r w:rsidRPr="001352ED">
        <w:rPr>
          <w:lang w:val="en-US"/>
        </w:rPr>
        <w:t>, (Release 13)</w:t>
      </w:r>
      <w:bookmarkEnd w:id="4"/>
    </w:p>
    <w:p w:rsidR="00886ACE" w:rsidRPr="006520B0" w:rsidRDefault="00886ACE" w:rsidP="000D0739">
      <w:pPr>
        <w:ind w:left="360"/>
      </w:pPr>
    </w:p>
    <w:sectPr w:rsidR="00886ACE" w:rsidRPr="006520B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C58" w:rsidRDefault="00DE6C58">
      <w:r>
        <w:separator/>
      </w:r>
    </w:p>
  </w:endnote>
  <w:endnote w:type="continuationSeparator" w:id="0">
    <w:p w:rsidR="00DE6C58" w:rsidRDefault="00DE6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C58" w:rsidRDefault="00DE6C58">
      <w:r>
        <w:separator/>
      </w:r>
    </w:p>
  </w:footnote>
  <w:footnote w:type="continuationSeparator" w:id="0">
    <w:p w:rsidR="00DE6C58" w:rsidRDefault="00DE6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04421160"/>
    <w:multiLevelType w:val="hybridMultilevel"/>
    <w:tmpl w:val="FF982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9D6976"/>
    <w:multiLevelType w:val="hybridMultilevel"/>
    <w:tmpl w:val="77847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5417998"/>
    <w:multiLevelType w:val="hybridMultilevel"/>
    <w:tmpl w:val="9FF4E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7" w15:restartNumberingAfterBreak="0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9E6745F"/>
    <w:multiLevelType w:val="hybridMultilevel"/>
    <w:tmpl w:val="E774F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-538"/>
        </w:tabs>
        <w:ind w:left="2013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821"/>
        </w:tabs>
        <w:ind w:left="1730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81"/>
        </w:tabs>
        <w:ind w:left="6832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20"/>
  </w:num>
  <w:num w:numId="4">
    <w:abstractNumId w:val="1"/>
  </w:num>
  <w:num w:numId="5">
    <w:abstractNumId w:val="13"/>
  </w:num>
  <w:num w:numId="6">
    <w:abstractNumId w:val="10"/>
  </w:num>
  <w:num w:numId="7">
    <w:abstractNumId w:val="17"/>
  </w:num>
  <w:num w:numId="8">
    <w:abstractNumId w:val="0"/>
  </w:num>
  <w:num w:numId="9">
    <w:abstractNumId w:val="11"/>
  </w:num>
  <w:num w:numId="10">
    <w:abstractNumId w:val="3"/>
  </w:num>
  <w:num w:numId="11">
    <w:abstractNumId w:val="16"/>
  </w:num>
  <w:num w:numId="12">
    <w:abstractNumId w:val="8"/>
  </w:num>
  <w:num w:numId="13">
    <w:abstractNumId w:val="4"/>
  </w:num>
  <w:num w:numId="14">
    <w:abstractNumId w:val="14"/>
  </w:num>
  <w:num w:numId="15">
    <w:abstractNumId w:val="6"/>
  </w:num>
  <w:num w:numId="16">
    <w:abstractNumId w:val="12"/>
  </w:num>
  <w:num w:numId="17">
    <w:abstractNumId w:val="20"/>
  </w:num>
  <w:num w:numId="18">
    <w:abstractNumId w:val="15"/>
  </w:num>
  <w:num w:numId="19">
    <w:abstractNumId w:val="7"/>
  </w:num>
  <w:num w:numId="20">
    <w:abstractNumId w:val="7"/>
  </w:num>
  <w:num w:numId="21">
    <w:abstractNumId w:val="22"/>
  </w:num>
  <w:num w:numId="22">
    <w:abstractNumId w:val="21"/>
  </w:num>
  <w:num w:numId="23">
    <w:abstractNumId w:val="20"/>
  </w:num>
  <w:num w:numId="24">
    <w:abstractNumId w:val="2"/>
  </w:num>
  <w:num w:numId="25">
    <w:abstractNumId w:val="5"/>
  </w:num>
  <w:num w:numId="26">
    <w:abstractNumId w:val="20"/>
  </w:num>
  <w:num w:numId="27">
    <w:abstractNumId w:val="9"/>
  </w:num>
  <w:num w:numId="28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1F32"/>
    <w:rsid w:val="0000223E"/>
    <w:rsid w:val="0000377A"/>
    <w:rsid w:val="0000396A"/>
    <w:rsid w:val="000040C9"/>
    <w:rsid w:val="000046E7"/>
    <w:rsid w:val="00004AD2"/>
    <w:rsid w:val="00004DE8"/>
    <w:rsid w:val="00004F8E"/>
    <w:rsid w:val="00012AED"/>
    <w:rsid w:val="00022E4A"/>
    <w:rsid w:val="00023187"/>
    <w:rsid w:val="00025A40"/>
    <w:rsid w:val="00025B4C"/>
    <w:rsid w:val="00025EB1"/>
    <w:rsid w:val="00026106"/>
    <w:rsid w:val="0002625B"/>
    <w:rsid w:val="00027190"/>
    <w:rsid w:val="000309F5"/>
    <w:rsid w:val="00030F8E"/>
    <w:rsid w:val="00032549"/>
    <w:rsid w:val="00034007"/>
    <w:rsid w:val="00034E6E"/>
    <w:rsid w:val="00036AB2"/>
    <w:rsid w:val="00037DF8"/>
    <w:rsid w:val="000404CA"/>
    <w:rsid w:val="00041F91"/>
    <w:rsid w:val="00044F7C"/>
    <w:rsid w:val="000474A2"/>
    <w:rsid w:val="00047B7C"/>
    <w:rsid w:val="00050672"/>
    <w:rsid w:val="00051BBC"/>
    <w:rsid w:val="00052B1B"/>
    <w:rsid w:val="00052E63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37"/>
    <w:rsid w:val="0006418F"/>
    <w:rsid w:val="00066C8A"/>
    <w:rsid w:val="00066D93"/>
    <w:rsid w:val="00066F31"/>
    <w:rsid w:val="0006762D"/>
    <w:rsid w:val="00070911"/>
    <w:rsid w:val="00071066"/>
    <w:rsid w:val="00071DA0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0739"/>
    <w:rsid w:val="000D0DFC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282E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2DBC"/>
    <w:rsid w:val="001033D1"/>
    <w:rsid w:val="00103EBA"/>
    <w:rsid w:val="00104A43"/>
    <w:rsid w:val="00104D00"/>
    <w:rsid w:val="00105CD6"/>
    <w:rsid w:val="001060BA"/>
    <w:rsid w:val="00106721"/>
    <w:rsid w:val="00106D66"/>
    <w:rsid w:val="00107AFE"/>
    <w:rsid w:val="00110192"/>
    <w:rsid w:val="00111208"/>
    <w:rsid w:val="0011169D"/>
    <w:rsid w:val="001153ED"/>
    <w:rsid w:val="00115FD8"/>
    <w:rsid w:val="00117538"/>
    <w:rsid w:val="0012000C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DBC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6B8E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0A33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201"/>
    <w:rsid w:val="001F366F"/>
    <w:rsid w:val="001F4545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34C0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1EBC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2F7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47340"/>
    <w:rsid w:val="003477CE"/>
    <w:rsid w:val="003515AC"/>
    <w:rsid w:val="00351953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32A6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3E9"/>
    <w:rsid w:val="003D4BC9"/>
    <w:rsid w:val="003D5801"/>
    <w:rsid w:val="003D69CF"/>
    <w:rsid w:val="003E1197"/>
    <w:rsid w:val="003E1A42"/>
    <w:rsid w:val="003E1B9F"/>
    <w:rsid w:val="003E1C57"/>
    <w:rsid w:val="003E340E"/>
    <w:rsid w:val="003E7001"/>
    <w:rsid w:val="003F0A59"/>
    <w:rsid w:val="003F0C76"/>
    <w:rsid w:val="003F20F8"/>
    <w:rsid w:val="003F26E1"/>
    <w:rsid w:val="003F5512"/>
    <w:rsid w:val="00400749"/>
    <w:rsid w:val="004012EA"/>
    <w:rsid w:val="0040167A"/>
    <w:rsid w:val="004027F4"/>
    <w:rsid w:val="00405648"/>
    <w:rsid w:val="00405BE7"/>
    <w:rsid w:val="0040622D"/>
    <w:rsid w:val="00406AE4"/>
    <w:rsid w:val="00407552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020"/>
    <w:rsid w:val="004364C5"/>
    <w:rsid w:val="00440BBD"/>
    <w:rsid w:val="00441BF5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2711"/>
    <w:rsid w:val="004A3C5A"/>
    <w:rsid w:val="004A5761"/>
    <w:rsid w:val="004A57DF"/>
    <w:rsid w:val="004A5C0E"/>
    <w:rsid w:val="004A6C7A"/>
    <w:rsid w:val="004B076A"/>
    <w:rsid w:val="004B3A23"/>
    <w:rsid w:val="004B493C"/>
    <w:rsid w:val="004B4F94"/>
    <w:rsid w:val="004B55E0"/>
    <w:rsid w:val="004B5634"/>
    <w:rsid w:val="004B5718"/>
    <w:rsid w:val="004B666B"/>
    <w:rsid w:val="004B6E0A"/>
    <w:rsid w:val="004B7121"/>
    <w:rsid w:val="004C1438"/>
    <w:rsid w:val="004C25DC"/>
    <w:rsid w:val="004C2980"/>
    <w:rsid w:val="004C3426"/>
    <w:rsid w:val="004C6016"/>
    <w:rsid w:val="004C7CDF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4255"/>
    <w:rsid w:val="005042FA"/>
    <w:rsid w:val="00505314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596C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495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67BF"/>
    <w:rsid w:val="005D3F2D"/>
    <w:rsid w:val="005D478C"/>
    <w:rsid w:val="005D4F9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342"/>
    <w:rsid w:val="00610807"/>
    <w:rsid w:val="00610E46"/>
    <w:rsid w:val="006125BA"/>
    <w:rsid w:val="00612730"/>
    <w:rsid w:val="0061413E"/>
    <w:rsid w:val="0061483A"/>
    <w:rsid w:val="006169A0"/>
    <w:rsid w:val="00616BDB"/>
    <w:rsid w:val="00617EAC"/>
    <w:rsid w:val="006220FE"/>
    <w:rsid w:val="0062416D"/>
    <w:rsid w:val="006247BE"/>
    <w:rsid w:val="0062753C"/>
    <w:rsid w:val="0063227B"/>
    <w:rsid w:val="0063329B"/>
    <w:rsid w:val="006343F3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1D2B"/>
    <w:rsid w:val="006520B0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293B"/>
    <w:rsid w:val="00672F55"/>
    <w:rsid w:val="00673080"/>
    <w:rsid w:val="0067499A"/>
    <w:rsid w:val="00675EEE"/>
    <w:rsid w:val="00677F54"/>
    <w:rsid w:val="006812C4"/>
    <w:rsid w:val="00684088"/>
    <w:rsid w:val="00684247"/>
    <w:rsid w:val="00684D41"/>
    <w:rsid w:val="0068563E"/>
    <w:rsid w:val="00686D4E"/>
    <w:rsid w:val="00686ECA"/>
    <w:rsid w:val="0068778C"/>
    <w:rsid w:val="00687BA7"/>
    <w:rsid w:val="006933FC"/>
    <w:rsid w:val="0069489C"/>
    <w:rsid w:val="00697F18"/>
    <w:rsid w:val="006A1488"/>
    <w:rsid w:val="006A28DA"/>
    <w:rsid w:val="006A4F90"/>
    <w:rsid w:val="006A511A"/>
    <w:rsid w:val="006A5D7B"/>
    <w:rsid w:val="006A66CB"/>
    <w:rsid w:val="006A722A"/>
    <w:rsid w:val="006A7259"/>
    <w:rsid w:val="006A7A60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1FB9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058"/>
    <w:rsid w:val="00727B0C"/>
    <w:rsid w:val="00730FBC"/>
    <w:rsid w:val="007343A7"/>
    <w:rsid w:val="00736DDE"/>
    <w:rsid w:val="00740F3D"/>
    <w:rsid w:val="007465C3"/>
    <w:rsid w:val="00746FDC"/>
    <w:rsid w:val="0074707F"/>
    <w:rsid w:val="0074732E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62A"/>
    <w:rsid w:val="007727F9"/>
    <w:rsid w:val="0077366D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A7316"/>
    <w:rsid w:val="007A77DE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38CC"/>
    <w:rsid w:val="007C4056"/>
    <w:rsid w:val="007C41C3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6F2"/>
    <w:rsid w:val="007D5521"/>
    <w:rsid w:val="007E0C28"/>
    <w:rsid w:val="007E15A4"/>
    <w:rsid w:val="007E2148"/>
    <w:rsid w:val="007E460A"/>
    <w:rsid w:val="007E5B4B"/>
    <w:rsid w:val="007F0EE9"/>
    <w:rsid w:val="007F152B"/>
    <w:rsid w:val="007F201E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27C2"/>
    <w:rsid w:val="008249C4"/>
    <w:rsid w:val="00825B11"/>
    <w:rsid w:val="00826D77"/>
    <w:rsid w:val="00827873"/>
    <w:rsid w:val="00830F12"/>
    <w:rsid w:val="00831804"/>
    <w:rsid w:val="00831C84"/>
    <w:rsid w:val="00833B56"/>
    <w:rsid w:val="00833E2E"/>
    <w:rsid w:val="00834319"/>
    <w:rsid w:val="00835C6A"/>
    <w:rsid w:val="00840BC2"/>
    <w:rsid w:val="00841B5C"/>
    <w:rsid w:val="00843ACF"/>
    <w:rsid w:val="00844DC3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14D"/>
    <w:rsid w:val="008814D3"/>
    <w:rsid w:val="00882AF1"/>
    <w:rsid w:val="00884065"/>
    <w:rsid w:val="0088410A"/>
    <w:rsid w:val="00885672"/>
    <w:rsid w:val="00886ACE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2344"/>
    <w:rsid w:val="008E2568"/>
    <w:rsid w:val="008E26DF"/>
    <w:rsid w:val="008E2EF9"/>
    <w:rsid w:val="008E4152"/>
    <w:rsid w:val="008E4379"/>
    <w:rsid w:val="008E4772"/>
    <w:rsid w:val="008E4DC1"/>
    <w:rsid w:val="008E54D2"/>
    <w:rsid w:val="008F38C1"/>
    <w:rsid w:val="008F3FA0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3F5F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30F2"/>
    <w:rsid w:val="00956EFB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04B0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424F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05A79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33B9"/>
    <w:rsid w:val="00A23967"/>
    <w:rsid w:val="00A24D3D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5E9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00"/>
    <w:rsid w:val="00B17DED"/>
    <w:rsid w:val="00B200E0"/>
    <w:rsid w:val="00B20911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CB7"/>
    <w:rsid w:val="00B35E73"/>
    <w:rsid w:val="00B378EF"/>
    <w:rsid w:val="00B37C5C"/>
    <w:rsid w:val="00B401B3"/>
    <w:rsid w:val="00B43CC6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4B1D"/>
    <w:rsid w:val="00B75E07"/>
    <w:rsid w:val="00B7731F"/>
    <w:rsid w:val="00B8120C"/>
    <w:rsid w:val="00B81C9D"/>
    <w:rsid w:val="00B82148"/>
    <w:rsid w:val="00B84D12"/>
    <w:rsid w:val="00B85524"/>
    <w:rsid w:val="00B86964"/>
    <w:rsid w:val="00B87AFC"/>
    <w:rsid w:val="00B87F52"/>
    <w:rsid w:val="00B902A3"/>
    <w:rsid w:val="00B938D6"/>
    <w:rsid w:val="00B940B4"/>
    <w:rsid w:val="00B9782E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AC4"/>
    <w:rsid w:val="00BB5DFC"/>
    <w:rsid w:val="00BB750C"/>
    <w:rsid w:val="00BC0AA3"/>
    <w:rsid w:val="00BC1BCB"/>
    <w:rsid w:val="00BC1C78"/>
    <w:rsid w:val="00BC1D84"/>
    <w:rsid w:val="00BC2177"/>
    <w:rsid w:val="00BC4513"/>
    <w:rsid w:val="00BC523C"/>
    <w:rsid w:val="00BD1EF3"/>
    <w:rsid w:val="00BD1F07"/>
    <w:rsid w:val="00BD210F"/>
    <w:rsid w:val="00BD2248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09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21C0D"/>
    <w:rsid w:val="00C22264"/>
    <w:rsid w:val="00C237A2"/>
    <w:rsid w:val="00C24667"/>
    <w:rsid w:val="00C264B6"/>
    <w:rsid w:val="00C27050"/>
    <w:rsid w:val="00C307C6"/>
    <w:rsid w:val="00C30F67"/>
    <w:rsid w:val="00C31AB9"/>
    <w:rsid w:val="00C33E02"/>
    <w:rsid w:val="00C353DB"/>
    <w:rsid w:val="00C37474"/>
    <w:rsid w:val="00C40FA0"/>
    <w:rsid w:val="00C412E9"/>
    <w:rsid w:val="00C42D06"/>
    <w:rsid w:val="00C460B7"/>
    <w:rsid w:val="00C46831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2FC8"/>
    <w:rsid w:val="00C64E42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2D7"/>
    <w:rsid w:val="00CA561B"/>
    <w:rsid w:val="00CA638D"/>
    <w:rsid w:val="00CA742A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5B9"/>
    <w:rsid w:val="00CD19F7"/>
    <w:rsid w:val="00CD3464"/>
    <w:rsid w:val="00CD3518"/>
    <w:rsid w:val="00CD48A7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07419"/>
    <w:rsid w:val="00D10247"/>
    <w:rsid w:val="00D1226B"/>
    <w:rsid w:val="00D12A08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1007"/>
    <w:rsid w:val="00D42445"/>
    <w:rsid w:val="00D424F2"/>
    <w:rsid w:val="00D43609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3DB1"/>
    <w:rsid w:val="00D84302"/>
    <w:rsid w:val="00D8577D"/>
    <w:rsid w:val="00D867CF"/>
    <w:rsid w:val="00D86C64"/>
    <w:rsid w:val="00D92331"/>
    <w:rsid w:val="00D92B4B"/>
    <w:rsid w:val="00D936D5"/>
    <w:rsid w:val="00D96804"/>
    <w:rsid w:val="00D9742F"/>
    <w:rsid w:val="00DA235A"/>
    <w:rsid w:val="00DA3F72"/>
    <w:rsid w:val="00DA42CD"/>
    <w:rsid w:val="00DA7DCB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2963"/>
    <w:rsid w:val="00DC3016"/>
    <w:rsid w:val="00DD0D38"/>
    <w:rsid w:val="00DD1A8F"/>
    <w:rsid w:val="00DD1EA9"/>
    <w:rsid w:val="00DD5031"/>
    <w:rsid w:val="00DD5E2A"/>
    <w:rsid w:val="00DE24DF"/>
    <w:rsid w:val="00DE24E5"/>
    <w:rsid w:val="00DE40E6"/>
    <w:rsid w:val="00DE55E9"/>
    <w:rsid w:val="00DE6C58"/>
    <w:rsid w:val="00DE7A9D"/>
    <w:rsid w:val="00DF0E8E"/>
    <w:rsid w:val="00DF14E8"/>
    <w:rsid w:val="00DF1660"/>
    <w:rsid w:val="00DF4AD3"/>
    <w:rsid w:val="00DF6838"/>
    <w:rsid w:val="00DF7E11"/>
    <w:rsid w:val="00E00D15"/>
    <w:rsid w:val="00E027DC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4D39"/>
    <w:rsid w:val="00E161F5"/>
    <w:rsid w:val="00E174A5"/>
    <w:rsid w:val="00E210E3"/>
    <w:rsid w:val="00E2169D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2F6B"/>
    <w:rsid w:val="00E731FB"/>
    <w:rsid w:val="00E7564A"/>
    <w:rsid w:val="00E778D6"/>
    <w:rsid w:val="00E82089"/>
    <w:rsid w:val="00E831FA"/>
    <w:rsid w:val="00E834DC"/>
    <w:rsid w:val="00E8402D"/>
    <w:rsid w:val="00E85530"/>
    <w:rsid w:val="00E8624B"/>
    <w:rsid w:val="00E86895"/>
    <w:rsid w:val="00E902E8"/>
    <w:rsid w:val="00E910B5"/>
    <w:rsid w:val="00E962E6"/>
    <w:rsid w:val="00E97245"/>
    <w:rsid w:val="00EA0234"/>
    <w:rsid w:val="00EA16F4"/>
    <w:rsid w:val="00EA3E37"/>
    <w:rsid w:val="00EA7C4F"/>
    <w:rsid w:val="00EB001C"/>
    <w:rsid w:val="00EB2273"/>
    <w:rsid w:val="00EB3FD7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19C3"/>
    <w:rsid w:val="00EE2172"/>
    <w:rsid w:val="00EE313C"/>
    <w:rsid w:val="00EE3E63"/>
    <w:rsid w:val="00EE63B4"/>
    <w:rsid w:val="00EE7FE5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1E8A"/>
    <w:rsid w:val="00F02297"/>
    <w:rsid w:val="00F03EE2"/>
    <w:rsid w:val="00F05939"/>
    <w:rsid w:val="00F05FE4"/>
    <w:rsid w:val="00F0637E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0EA"/>
    <w:rsid w:val="00F7286F"/>
    <w:rsid w:val="00F77711"/>
    <w:rsid w:val="00F80592"/>
    <w:rsid w:val="00F82406"/>
    <w:rsid w:val="00F83858"/>
    <w:rsid w:val="00F84046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97EEA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C0934B"/>
  <w15:docId w15:val="{8A781427-86A9-48F0-8C95-C17EEF31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2134C0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rsid w:val="0012000C"/>
    <w:rPr>
      <w:rFonts w:eastAsia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3477CE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46831"/>
    <w:rPr>
      <w:rFonts w:ascii="Arial" w:hAnsi="Arial"/>
      <w:b/>
      <w:noProof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46831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cstpal\Documents\3GPP\RAN4%2380\HST\CQI%20repor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>
        <c:manualLayout>
          <c:layoutTarget val="inner"/>
          <c:xMode val="edge"/>
          <c:yMode val="edge"/>
          <c:x val="8.0478783902012255E-2"/>
          <c:y val="2.5428331875182269E-2"/>
          <c:w val="0.90286351706036749"/>
          <c:h val="0.66618875765529306"/>
        </c:manualLayout>
      </c:layout>
      <c:lineChart>
        <c:grouping val="standard"/>
        <c:varyColors val="0"/>
        <c:ser>
          <c:idx val="0"/>
          <c:order val="0"/>
          <c:tx>
            <c:v>CQI reports Bidirectional 500/5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Sheet1!$W$4:$W$7000</c:f>
              <c:numCache>
                <c:formatCode>General</c:formatCode>
                <c:ptCount val="6997"/>
                <c:pt idx="0">
                  <c:v>13</c:v>
                </c:pt>
                <c:pt idx="1">
                  <c:v>13</c:v>
                </c:pt>
                <c:pt idx="2">
                  <c:v>13</c:v>
                </c:pt>
                <c:pt idx="3">
                  <c:v>13</c:v>
                </c:pt>
                <c:pt idx="4">
                  <c:v>13</c:v>
                </c:pt>
                <c:pt idx="5">
                  <c:v>13</c:v>
                </c:pt>
                <c:pt idx="6">
                  <c:v>13</c:v>
                </c:pt>
                <c:pt idx="7">
                  <c:v>13</c:v>
                </c:pt>
                <c:pt idx="8">
                  <c:v>13</c:v>
                </c:pt>
                <c:pt idx="9">
                  <c:v>13</c:v>
                </c:pt>
                <c:pt idx="10">
                  <c:v>13</c:v>
                </c:pt>
                <c:pt idx="11">
                  <c:v>13</c:v>
                </c:pt>
                <c:pt idx="12">
                  <c:v>13</c:v>
                </c:pt>
                <c:pt idx="13">
                  <c:v>13</c:v>
                </c:pt>
                <c:pt idx="14">
                  <c:v>13</c:v>
                </c:pt>
                <c:pt idx="15">
                  <c:v>12</c:v>
                </c:pt>
                <c:pt idx="16">
                  <c:v>12</c:v>
                </c:pt>
                <c:pt idx="17">
                  <c:v>12</c:v>
                </c:pt>
                <c:pt idx="18">
                  <c:v>12</c:v>
                </c:pt>
                <c:pt idx="19">
                  <c:v>13</c:v>
                </c:pt>
                <c:pt idx="20">
                  <c:v>12</c:v>
                </c:pt>
                <c:pt idx="21">
                  <c:v>12</c:v>
                </c:pt>
                <c:pt idx="22">
                  <c:v>12</c:v>
                </c:pt>
                <c:pt idx="23">
                  <c:v>12</c:v>
                </c:pt>
                <c:pt idx="24">
                  <c:v>12</c:v>
                </c:pt>
                <c:pt idx="25">
                  <c:v>12</c:v>
                </c:pt>
                <c:pt idx="26">
                  <c:v>12</c:v>
                </c:pt>
                <c:pt idx="27">
                  <c:v>11</c:v>
                </c:pt>
                <c:pt idx="28">
                  <c:v>11</c:v>
                </c:pt>
                <c:pt idx="29">
                  <c:v>11</c:v>
                </c:pt>
                <c:pt idx="30">
                  <c:v>11</c:v>
                </c:pt>
                <c:pt idx="31">
                  <c:v>11</c:v>
                </c:pt>
                <c:pt idx="32">
                  <c:v>11</c:v>
                </c:pt>
                <c:pt idx="33">
                  <c:v>11</c:v>
                </c:pt>
                <c:pt idx="34">
                  <c:v>11</c:v>
                </c:pt>
                <c:pt idx="35">
                  <c:v>11</c:v>
                </c:pt>
                <c:pt idx="36">
                  <c:v>11</c:v>
                </c:pt>
                <c:pt idx="37">
                  <c:v>11</c:v>
                </c:pt>
                <c:pt idx="38">
                  <c:v>11</c:v>
                </c:pt>
                <c:pt idx="39">
                  <c:v>11</c:v>
                </c:pt>
                <c:pt idx="40">
                  <c:v>11</c:v>
                </c:pt>
                <c:pt idx="41">
                  <c:v>11</c:v>
                </c:pt>
                <c:pt idx="42">
                  <c:v>11</c:v>
                </c:pt>
                <c:pt idx="43">
                  <c:v>11</c:v>
                </c:pt>
                <c:pt idx="44">
                  <c:v>11</c:v>
                </c:pt>
                <c:pt idx="45">
                  <c:v>11</c:v>
                </c:pt>
                <c:pt idx="46">
                  <c:v>11</c:v>
                </c:pt>
                <c:pt idx="47">
                  <c:v>10</c:v>
                </c:pt>
                <c:pt idx="48">
                  <c:v>10</c:v>
                </c:pt>
                <c:pt idx="49">
                  <c:v>9</c:v>
                </c:pt>
                <c:pt idx="50">
                  <c:v>9</c:v>
                </c:pt>
                <c:pt idx="51">
                  <c:v>9</c:v>
                </c:pt>
                <c:pt idx="52">
                  <c:v>9</c:v>
                </c:pt>
                <c:pt idx="53">
                  <c:v>9</c:v>
                </c:pt>
                <c:pt idx="54">
                  <c:v>9</c:v>
                </c:pt>
                <c:pt idx="55">
                  <c:v>10</c:v>
                </c:pt>
                <c:pt idx="56">
                  <c:v>10</c:v>
                </c:pt>
                <c:pt idx="57">
                  <c:v>10</c:v>
                </c:pt>
                <c:pt idx="58">
                  <c:v>10</c:v>
                </c:pt>
                <c:pt idx="59">
                  <c:v>10</c:v>
                </c:pt>
                <c:pt idx="60">
                  <c:v>10</c:v>
                </c:pt>
                <c:pt idx="61">
                  <c:v>10</c:v>
                </c:pt>
                <c:pt idx="62">
                  <c:v>10</c:v>
                </c:pt>
                <c:pt idx="63">
                  <c:v>10</c:v>
                </c:pt>
                <c:pt idx="64">
                  <c:v>10</c:v>
                </c:pt>
                <c:pt idx="65">
                  <c:v>10</c:v>
                </c:pt>
                <c:pt idx="66">
                  <c:v>10</c:v>
                </c:pt>
                <c:pt idx="67">
                  <c:v>10</c:v>
                </c:pt>
                <c:pt idx="68">
                  <c:v>10</c:v>
                </c:pt>
                <c:pt idx="69">
                  <c:v>10</c:v>
                </c:pt>
                <c:pt idx="70">
                  <c:v>10</c:v>
                </c:pt>
                <c:pt idx="71">
                  <c:v>11</c:v>
                </c:pt>
                <c:pt idx="72">
                  <c:v>11</c:v>
                </c:pt>
                <c:pt idx="73">
                  <c:v>11</c:v>
                </c:pt>
                <c:pt idx="74">
                  <c:v>11</c:v>
                </c:pt>
                <c:pt idx="75">
                  <c:v>11</c:v>
                </c:pt>
                <c:pt idx="76">
                  <c:v>11</c:v>
                </c:pt>
                <c:pt idx="77">
                  <c:v>11</c:v>
                </c:pt>
                <c:pt idx="78">
                  <c:v>11</c:v>
                </c:pt>
                <c:pt idx="79">
                  <c:v>11</c:v>
                </c:pt>
                <c:pt idx="80">
                  <c:v>11</c:v>
                </c:pt>
                <c:pt idx="81">
                  <c:v>11</c:v>
                </c:pt>
                <c:pt idx="82">
                  <c:v>11</c:v>
                </c:pt>
                <c:pt idx="83">
                  <c:v>11</c:v>
                </c:pt>
                <c:pt idx="84">
                  <c:v>9</c:v>
                </c:pt>
                <c:pt idx="85">
                  <c:v>11</c:v>
                </c:pt>
                <c:pt idx="86">
                  <c:v>11</c:v>
                </c:pt>
                <c:pt idx="87">
                  <c:v>11</c:v>
                </c:pt>
                <c:pt idx="88">
                  <c:v>11</c:v>
                </c:pt>
                <c:pt idx="89">
                  <c:v>11</c:v>
                </c:pt>
                <c:pt idx="90">
                  <c:v>12</c:v>
                </c:pt>
                <c:pt idx="91">
                  <c:v>11</c:v>
                </c:pt>
                <c:pt idx="92">
                  <c:v>12</c:v>
                </c:pt>
                <c:pt idx="93">
                  <c:v>12</c:v>
                </c:pt>
                <c:pt idx="94">
                  <c:v>12</c:v>
                </c:pt>
                <c:pt idx="95">
                  <c:v>12</c:v>
                </c:pt>
                <c:pt idx="96">
                  <c:v>12</c:v>
                </c:pt>
                <c:pt idx="97">
                  <c:v>12</c:v>
                </c:pt>
                <c:pt idx="98">
                  <c:v>12</c:v>
                </c:pt>
                <c:pt idx="99">
                  <c:v>12</c:v>
                </c:pt>
                <c:pt idx="100">
                  <c:v>12</c:v>
                </c:pt>
                <c:pt idx="101">
                  <c:v>12</c:v>
                </c:pt>
                <c:pt idx="102">
                  <c:v>12</c:v>
                </c:pt>
                <c:pt idx="103">
                  <c:v>12</c:v>
                </c:pt>
                <c:pt idx="104">
                  <c:v>12</c:v>
                </c:pt>
                <c:pt idx="105">
                  <c:v>12</c:v>
                </c:pt>
                <c:pt idx="106">
                  <c:v>12</c:v>
                </c:pt>
                <c:pt idx="107">
                  <c:v>12</c:v>
                </c:pt>
                <c:pt idx="108">
                  <c:v>12</c:v>
                </c:pt>
                <c:pt idx="109">
                  <c:v>12</c:v>
                </c:pt>
                <c:pt idx="110">
                  <c:v>12</c:v>
                </c:pt>
                <c:pt idx="111">
                  <c:v>12</c:v>
                </c:pt>
                <c:pt idx="112">
                  <c:v>12</c:v>
                </c:pt>
                <c:pt idx="113">
                  <c:v>12</c:v>
                </c:pt>
                <c:pt idx="114">
                  <c:v>12</c:v>
                </c:pt>
                <c:pt idx="115">
                  <c:v>12</c:v>
                </c:pt>
                <c:pt idx="116">
                  <c:v>12</c:v>
                </c:pt>
                <c:pt idx="117">
                  <c:v>12</c:v>
                </c:pt>
                <c:pt idx="118">
                  <c:v>12</c:v>
                </c:pt>
                <c:pt idx="119">
                  <c:v>12</c:v>
                </c:pt>
                <c:pt idx="120">
                  <c:v>12</c:v>
                </c:pt>
                <c:pt idx="121">
                  <c:v>12</c:v>
                </c:pt>
                <c:pt idx="122">
                  <c:v>12</c:v>
                </c:pt>
                <c:pt idx="123">
                  <c:v>12</c:v>
                </c:pt>
                <c:pt idx="124">
                  <c:v>12</c:v>
                </c:pt>
                <c:pt idx="125">
                  <c:v>12</c:v>
                </c:pt>
                <c:pt idx="126">
                  <c:v>12</c:v>
                </c:pt>
                <c:pt idx="127">
                  <c:v>12</c:v>
                </c:pt>
                <c:pt idx="128">
                  <c:v>12</c:v>
                </c:pt>
                <c:pt idx="129">
                  <c:v>12</c:v>
                </c:pt>
                <c:pt idx="130">
                  <c:v>12</c:v>
                </c:pt>
                <c:pt idx="131">
                  <c:v>12</c:v>
                </c:pt>
                <c:pt idx="132">
                  <c:v>12</c:v>
                </c:pt>
                <c:pt idx="133">
                  <c:v>12</c:v>
                </c:pt>
                <c:pt idx="134">
                  <c:v>12</c:v>
                </c:pt>
                <c:pt idx="135">
                  <c:v>12</c:v>
                </c:pt>
                <c:pt idx="136">
                  <c:v>12</c:v>
                </c:pt>
                <c:pt idx="137">
                  <c:v>12</c:v>
                </c:pt>
                <c:pt idx="138">
                  <c:v>12</c:v>
                </c:pt>
                <c:pt idx="139">
                  <c:v>12</c:v>
                </c:pt>
                <c:pt idx="140">
                  <c:v>12</c:v>
                </c:pt>
                <c:pt idx="141">
                  <c:v>12</c:v>
                </c:pt>
                <c:pt idx="142">
                  <c:v>12</c:v>
                </c:pt>
                <c:pt idx="143">
                  <c:v>12</c:v>
                </c:pt>
                <c:pt idx="144">
                  <c:v>12</c:v>
                </c:pt>
                <c:pt idx="145">
                  <c:v>12</c:v>
                </c:pt>
                <c:pt idx="146">
                  <c:v>12</c:v>
                </c:pt>
                <c:pt idx="147">
                  <c:v>12</c:v>
                </c:pt>
                <c:pt idx="148">
                  <c:v>12</c:v>
                </c:pt>
                <c:pt idx="149">
                  <c:v>12</c:v>
                </c:pt>
                <c:pt idx="150">
                  <c:v>12</c:v>
                </c:pt>
                <c:pt idx="151">
                  <c:v>12</c:v>
                </c:pt>
                <c:pt idx="152">
                  <c:v>12</c:v>
                </c:pt>
                <c:pt idx="153">
                  <c:v>12</c:v>
                </c:pt>
                <c:pt idx="154">
                  <c:v>12</c:v>
                </c:pt>
                <c:pt idx="155">
                  <c:v>12</c:v>
                </c:pt>
                <c:pt idx="156">
                  <c:v>12</c:v>
                </c:pt>
                <c:pt idx="157">
                  <c:v>12</c:v>
                </c:pt>
                <c:pt idx="158">
                  <c:v>12</c:v>
                </c:pt>
                <c:pt idx="159">
                  <c:v>12</c:v>
                </c:pt>
                <c:pt idx="160">
                  <c:v>12</c:v>
                </c:pt>
                <c:pt idx="161">
                  <c:v>12</c:v>
                </c:pt>
                <c:pt idx="162">
                  <c:v>12</c:v>
                </c:pt>
                <c:pt idx="163">
                  <c:v>12</c:v>
                </c:pt>
                <c:pt idx="164">
                  <c:v>12</c:v>
                </c:pt>
                <c:pt idx="165">
                  <c:v>12</c:v>
                </c:pt>
                <c:pt idx="166">
                  <c:v>12</c:v>
                </c:pt>
                <c:pt idx="167">
                  <c:v>12</c:v>
                </c:pt>
                <c:pt idx="168">
                  <c:v>12</c:v>
                </c:pt>
                <c:pt idx="169">
                  <c:v>12</c:v>
                </c:pt>
                <c:pt idx="170">
                  <c:v>12</c:v>
                </c:pt>
                <c:pt idx="171">
                  <c:v>12</c:v>
                </c:pt>
                <c:pt idx="172">
                  <c:v>12</c:v>
                </c:pt>
                <c:pt idx="173">
                  <c:v>12</c:v>
                </c:pt>
                <c:pt idx="174">
                  <c:v>12</c:v>
                </c:pt>
                <c:pt idx="175">
                  <c:v>12</c:v>
                </c:pt>
                <c:pt idx="176">
                  <c:v>12</c:v>
                </c:pt>
                <c:pt idx="177">
                  <c:v>12</c:v>
                </c:pt>
                <c:pt idx="178">
                  <c:v>12</c:v>
                </c:pt>
                <c:pt idx="179">
                  <c:v>12</c:v>
                </c:pt>
                <c:pt idx="180">
                  <c:v>12</c:v>
                </c:pt>
                <c:pt idx="181">
                  <c:v>12</c:v>
                </c:pt>
                <c:pt idx="182">
                  <c:v>12</c:v>
                </c:pt>
                <c:pt idx="183">
                  <c:v>12</c:v>
                </c:pt>
                <c:pt idx="184">
                  <c:v>12</c:v>
                </c:pt>
                <c:pt idx="185">
                  <c:v>12</c:v>
                </c:pt>
                <c:pt idx="186">
                  <c:v>12</c:v>
                </c:pt>
                <c:pt idx="187">
                  <c:v>12</c:v>
                </c:pt>
                <c:pt idx="188">
                  <c:v>12</c:v>
                </c:pt>
                <c:pt idx="189">
                  <c:v>12</c:v>
                </c:pt>
                <c:pt idx="190">
                  <c:v>12</c:v>
                </c:pt>
                <c:pt idx="191">
                  <c:v>12</c:v>
                </c:pt>
                <c:pt idx="192">
                  <c:v>12</c:v>
                </c:pt>
                <c:pt idx="193">
                  <c:v>12</c:v>
                </c:pt>
                <c:pt idx="194">
                  <c:v>12</c:v>
                </c:pt>
                <c:pt idx="195">
                  <c:v>12</c:v>
                </c:pt>
                <c:pt idx="196">
                  <c:v>12</c:v>
                </c:pt>
                <c:pt idx="197">
                  <c:v>12</c:v>
                </c:pt>
                <c:pt idx="198">
                  <c:v>12</c:v>
                </c:pt>
                <c:pt idx="199">
                  <c:v>12</c:v>
                </c:pt>
                <c:pt idx="200">
                  <c:v>12</c:v>
                </c:pt>
                <c:pt idx="201">
                  <c:v>12</c:v>
                </c:pt>
                <c:pt idx="202">
                  <c:v>12</c:v>
                </c:pt>
                <c:pt idx="203">
                  <c:v>12</c:v>
                </c:pt>
                <c:pt idx="204">
                  <c:v>12</c:v>
                </c:pt>
                <c:pt idx="205">
                  <c:v>12</c:v>
                </c:pt>
                <c:pt idx="206">
                  <c:v>12</c:v>
                </c:pt>
                <c:pt idx="207">
                  <c:v>12</c:v>
                </c:pt>
                <c:pt idx="208">
                  <c:v>12</c:v>
                </c:pt>
                <c:pt idx="209">
                  <c:v>12</c:v>
                </c:pt>
                <c:pt idx="210">
                  <c:v>12</c:v>
                </c:pt>
                <c:pt idx="211">
                  <c:v>12</c:v>
                </c:pt>
                <c:pt idx="212">
                  <c:v>12</c:v>
                </c:pt>
                <c:pt idx="213">
                  <c:v>12</c:v>
                </c:pt>
                <c:pt idx="214">
                  <c:v>12</c:v>
                </c:pt>
                <c:pt idx="215">
                  <c:v>12</c:v>
                </c:pt>
                <c:pt idx="216">
                  <c:v>12</c:v>
                </c:pt>
                <c:pt idx="217">
                  <c:v>12</c:v>
                </c:pt>
                <c:pt idx="218">
                  <c:v>12</c:v>
                </c:pt>
                <c:pt idx="219">
                  <c:v>12</c:v>
                </c:pt>
                <c:pt idx="220">
                  <c:v>12</c:v>
                </c:pt>
                <c:pt idx="221">
                  <c:v>12</c:v>
                </c:pt>
                <c:pt idx="222">
                  <c:v>12</c:v>
                </c:pt>
                <c:pt idx="223">
                  <c:v>12</c:v>
                </c:pt>
                <c:pt idx="224">
                  <c:v>12</c:v>
                </c:pt>
                <c:pt idx="225">
                  <c:v>12</c:v>
                </c:pt>
                <c:pt idx="226">
                  <c:v>12</c:v>
                </c:pt>
                <c:pt idx="227">
                  <c:v>12</c:v>
                </c:pt>
                <c:pt idx="228">
                  <c:v>12</c:v>
                </c:pt>
                <c:pt idx="229">
                  <c:v>12</c:v>
                </c:pt>
                <c:pt idx="230">
                  <c:v>12</c:v>
                </c:pt>
                <c:pt idx="231">
                  <c:v>12</c:v>
                </c:pt>
                <c:pt idx="232">
                  <c:v>12</c:v>
                </c:pt>
                <c:pt idx="233">
                  <c:v>12</c:v>
                </c:pt>
                <c:pt idx="234">
                  <c:v>12</c:v>
                </c:pt>
                <c:pt idx="235">
                  <c:v>12</c:v>
                </c:pt>
                <c:pt idx="236">
                  <c:v>12</c:v>
                </c:pt>
                <c:pt idx="237">
                  <c:v>12</c:v>
                </c:pt>
                <c:pt idx="238">
                  <c:v>12</c:v>
                </c:pt>
                <c:pt idx="239">
                  <c:v>12</c:v>
                </c:pt>
                <c:pt idx="240">
                  <c:v>12</c:v>
                </c:pt>
                <c:pt idx="241">
                  <c:v>12</c:v>
                </c:pt>
                <c:pt idx="242">
                  <c:v>12</c:v>
                </c:pt>
                <c:pt idx="243">
                  <c:v>12</c:v>
                </c:pt>
                <c:pt idx="244">
                  <c:v>12</c:v>
                </c:pt>
                <c:pt idx="245">
                  <c:v>12</c:v>
                </c:pt>
                <c:pt idx="246">
                  <c:v>12</c:v>
                </c:pt>
                <c:pt idx="247">
                  <c:v>12</c:v>
                </c:pt>
                <c:pt idx="248">
                  <c:v>12</c:v>
                </c:pt>
                <c:pt idx="249">
                  <c:v>12</c:v>
                </c:pt>
                <c:pt idx="250">
                  <c:v>12</c:v>
                </c:pt>
                <c:pt idx="251">
                  <c:v>12</c:v>
                </c:pt>
                <c:pt idx="252">
                  <c:v>12</c:v>
                </c:pt>
                <c:pt idx="253">
                  <c:v>12</c:v>
                </c:pt>
                <c:pt idx="254">
                  <c:v>12</c:v>
                </c:pt>
                <c:pt idx="255">
                  <c:v>12</c:v>
                </c:pt>
                <c:pt idx="256">
                  <c:v>12</c:v>
                </c:pt>
                <c:pt idx="257">
                  <c:v>12</c:v>
                </c:pt>
                <c:pt idx="258">
                  <c:v>12</c:v>
                </c:pt>
                <c:pt idx="259">
                  <c:v>12</c:v>
                </c:pt>
                <c:pt idx="260">
                  <c:v>12</c:v>
                </c:pt>
                <c:pt idx="261">
                  <c:v>12</c:v>
                </c:pt>
                <c:pt idx="262">
                  <c:v>12</c:v>
                </c:pt>
                <c:pt idx="263">
                  <c:v>12</c:v>
                </c:pt>
                <c:pt idx="264">
                  <c:v>12</c:v>
                </c:pt>
                <c:pt idx="265">
                  <c:v>12</c:v>
                </c:pt>
                <c:pt idx="266">
                  <c:v>12</c:v>
                </c:pt>
                <c:pt idx="267">
                  <c:v>12</c:v>
                </c:pt>
                <c:pt idx="268">
                  <c:v>12</c:v>
                </c:pt>
                <c:pt idx="269">
                  <c:v>12</c:v>
                </c:pt>
                <c:pt idx="270">
                  <c:v>12</c:v>
                </c:pt>
                <c:pt idx="271">
                  <c:v>12</c:v>
                </c:pt>
                <c:pt idx="272">
                  <c:v>12</c:v>
                </c:pt>
                <c:pt idx="273">
                  <c:v>12</c:v>
                </c:pt>
                <c:pt idx="274">
                  <c:v>12</c:v>
                </c:pt>
                <c:pt idx="275">
                  <c:v>12</c:v>
                </c:pt>
                <c:pt idx="276">
                  <c:v>12</c:v>
                </c:pt>
                <c:pt idx="277">
                  <c:v>12</c:v>
                </c:pt>
                <c:pt idx="278">
                  <c:v>12</c:v>
                </c:pt>
                <c:pt idx="279">
                  <c:v>12</c:v>
                </c:pt>
                <c:pt idx="280">
                  <c:v>12</c:v>
                </c:pt>
                <c:pt idx="281">
                  <c:v>12</c:v>
                </c:pt>
                <c:pt idx="282">
                  <c:v>12</c:v>
                </c:pt>
                <c:pt idx="283">
                  <c:v>12</c:v>
                </c:pt>
                <c:pt idx="284">
                  <c:v>12</c:v>
                </c:pt>
                <c:pt idx="285">
                  <c:v>12</c:v>
                </c:pt>
                <c:pt idx="286">
                  <c:v>12</c:v>
                </c:pt>
                <c:pt idx="287">
                  <c:v>11</c:v>
                </c:pt>
                <c:pt idx="288">
                  <c:v>10</c:v>
                </c:pt>
                <c:pt idx="289">
                  <c:v>12</c:v>
                </c:pt>
                <c:pt idx="290">
                  <c:v>12</c:v>
                </c:pt>
                <c:pt idx="291">
                  <c:v>12</c:v>
                </c:pt>
                <c:pt idx="292">
                  <c:v>12</c:v>
                </c:pt>
                <c:pt idx="293">
                  <c:v>12</c:v>
                </c:pt>
                <c:pt idx="294">
                  <c:v>12</c:v>
                </c:pt>
                <c:pt idx="295">
                  <c:v>12</c:v>
                </c:pt>
                <c:pt idx="296">
                  <c:v>12</c:v>
                </c:pt>
                <c:pt idx="297">
                  <c:v>12</c:v>
                </c:pt>
                <c:pt idx="298">
                  <c:v>12</c:v>
                </c:pt>
                <c:pt idx="299">
                  <c:v>12</c:v>
                </c:pt>
                <c:pt idx="300">
                  <c:v>12</c:v>
                </c:pt>
                <c:pt idx="301">
                  <c:v>12</c:v>
                </c:pt>
                <c:pt idx="302">
                  <c:v>12</c:v>
                </c:pt>
                <c:pt idx="303">
                  <c:v>12</c:v>
                </c:pt>
                <c:pt idx="304">
                  <c:v>12</c:v>
                </c:pt>
                <c:pt idx="305">
                  <c:v>12</c:v>
                </c:pt>
                <c:pt idx="306">
                  <c:v>12</c:v>
                </c:pt>
                <c:pt idx="307">
                  <c:v>12</c:v>
                </c:pt>
                <c:pt idx="308">
                  <c:v>12</c:v>
                </c:pt>
                <c:pt idx="309">
                  <c:v>12</c:v>
                </c:pt>
                <c:pt idx="310">
                  <c:v>12</c:v>
                </c:pt>
                <c:pt idx="311">
                  <c:v>12</c:v>
                </c:pt>
                <c:pt idx="312">
                  <c:v>12</c:v>
                </c:pt>
                <c:pt idx="313">
                  <c:v>12</c:v>
                </c:pt>
                <c:pt idx="314">
                  <c:v>12</c:v>
                </c:pt>
                <c:pt idx="315">
                  <c:v>12</c:v>
                </c:pt>
                <c:pt idx="316">
                  <c:v>12</c:v>
                </c:pt>
                <c:pt idx="317">
                  <c:v>12</c:v>
                </c:pt>
                <c:pt idx="318">
                  <c:v>12</c:v>
                </c:pt>
                <c:pt idx="319">
                  <c:v>12</c:v>
                </c:pt>
                <c:pt idx="320">
                  <c:v>12</c:v>
                </c:pt>
                <c:pt idx="321">
                  <c:v>12</c:v>
                </c:pt>
                <c:pt idx="322">
                  <c:v>12</c:v>
                </c:pt>
                <c:pt idx="323">
                  <c:v>12</c:v>
                </c:pt>
                <c:pt idx="324">
                  <c:v>12</c:v>
                </c:pt>
                <c:pt idx="325">
                  <c:v>12</c:v>
                </c:pt>
                <c:pt idx="326">
                  <c:v>12</c:v>
                </c:pt>
                <c:pt idx="327">
                  <c:v>12</c:v>
                </c:pt>
                <c:pt idx="328">
                  <c:v>12</c:v>
                </c:pt>
                <c:pt idx="329">
                  <c:v>12</c:v>
                </c:pt>
                <c:pt idx="330">
                  <c:v>12</c:v>
                </c:pt>
                <c:pt idx="331">
                  <c:v>12</c:v>
                </c:pt>
                <c:pt idx="332">
                  <c:v>12</c:v>
                </c:pt>
                <c:pt idx="333">
                  <c:v>12</c:v>
                </c:pt>
                <c:pt idx="334">
                  <c:v>12</c:v>
                </c:pt>
                <c:pt idx="335">
                  <c:v>12</c:v>
                </c:pt>
                <c:pt idx="336">
                  <c:v>12</c:v>
                </c:pt>
                <c:pt idx="337">
                  <c:v>12</c:v>
                </c:pt>
                <c:pt idx="338">
                  <c:v>12</c:v>
                </c:pt>
                <c:pt idx="339">
                  <c:v>12</c:v>
                </c:pt>
                <c:pt idx="340">
                  <c:v>12</c:v>
                </c:pt>
                <c:pt idx="341">
                  <c:v>12</c:v>
                </c:pt>
                <c:pt idx="342">
                  <c:v>12</c:v>
                </c:pt>
                <c:pt idx="343">
                  <c:v>12</c:v>
                </c:pt>
                <c:pt idx="344">
                  <c:v>12</c:v>
                </c:pt>
                <c:pt idx="345">
                  <c:v>12</c:v>
                </c:pt>
                <c:pt idx="346">
                  <c:v>12</c:v>
                </c:pt>
                <c:pt idx="347">
                  <c:v>12</c:v>
                </c:pt>
                <c:pt idx="348">
                  <c:v>12</c:v>
                </c:pt>
                <c:pt idx="349">
                  <c:v>12</c:v>
                </c:pt>
                <c:pt idx="350">
                  <c:v>12</c:v>
                </c:pt>
                <c:pt idx="351">
                  <c:v>12</c:v>
                </c:pt>
                <c:pt idx="352">
                  <c:v>12</c:v>
                </c:pt>
                <c:pt idx="353">
                  <c:v>12</c:v>
                </c:pt>
                <c:pt idx="354">
                  <c:v>12</c:v>
                </c:pt>
                <c:pt idx="355">
                  <c:v>12</c:v>
                </c:pt>
                <c:pt idx="356">
                  <c:v>12</c:v>
                </c:pt>
                <c:pt idx="357">
                  <c:v>12</c:v>
                </c:pt>
                <c:pt idx="358">
                  <c:v>12</c:v>
                </c:pt>
                <c:pt idx="359">
                  <c:v>12</c:v>
                </c:pt>
                <c:pt idx="360">
                  <c:v>12</c:v>
                </c:pt>
                <c:pt idx="361">
                  <c:v>12</c:v>
                </c:pt>
                <c:pt idx="362">
                  <c:v>12</c:v>
                </c:pt>
                <c:pt idx="363">
                  <c:v>12</c:v>
                </c:pt>
                <c:pt idx="364">
                  <c:v>12</c:v>
                </c:pt>
                <c:pt idx="365">
                  <c:v>12</c:v>
                </c:pt>
                <c:pt idx="366">
                  <c:v>12</c:v>
                </c:pt>
                <c:pt idx="367">
                  <c:v>12</c:v>
                </c:pt>
                <c:pt idx="368">
                  <c:v>12</c:v>
                </c:pt>
                <c:pt idx="369">
                  <c:v>12</c:v>
                </c:pt>
                <c:pt idx="370">
                  <c:v>12</c:v>
                </c:pt>
                <c:pt idx="371">
                  <c:v>12</c:v>
                </c:pt>
                <c:pt idx="372">
                  <c:v>12</c:v>
                </c:pt>
                <c:pt idx="373">
                  <c:v>12</c:v>
                </c:pt>
                <c:pt idx="374">
                  <c:v>12</c:v>
                </c:pt>
                <c:pt idx="375">
                  <c:v>12</c:v>
                </c:pt>
                <c:pt idx="376">
                  <c:v>12</c:v>
                </c:pt>
                <c:pt idx="377">
                  <c:v>12</c:v>
                </c:pt>
                <c:pt idx="378">
                  <c:v>12</c:v>
                </c:pt>
                <c:pt idx="379">
                  <c:v>12</c:v>
                </c:pt>
                <c:pt idx="380">
                  <c:v>12</c:v>
                </c:pt>
                <c:pt idx="381">
                  <c:v>12</c:v>
                </c:pt>
                <c:pt idx="382">
                  <c:v>12</c:v>
                </c:pt>
                <c:pt idx="383">
                  <c:v>12</c:v>
                </c:pt>
                <c:pt idx="384">
                  <c:v>12</c:v>
                </c:pt>
                <c:pt idx="385">
                  <c:v>12</c:v>
                </c:pt>
                <c:pt idx="386">
                  <c:v>12</c:v>
                </c:pt>
                <c:pt idx="387">
                  <c:v>12</c:v>
                </c:pt>
                <c:pt idx="388">
                  <c:v>12</c:v>
                </c:pt>
                <c:pt idx="389">
                  <c:v>12</c:v>
                </c:pt>
                <c:pt idx="390">
                  <c:v>12</c:v>
                </c:pt>
                <c:pt idx="391">
                  <c:v>12</c:v>
                </c:pt>
                <c:pt idx="392">
                  <c:v>12</c:v>
                </c:pt>
                <c:pt idx="393">
                  <c:v>12</c:v>
                </c:pt>
                <c:pt idx="394">
                  <c:v>12</c:v>
                </c:pt>
                <c:pt idx="395">
                  <c:v>12</c:v>
                </c:pt>
                <c:pt idx="396">
                  <c:v>12</c:v>
                </c:pt>
                <c:pt idx="397">
                  <c:v>12</c:v>
                </c:pt>
                <c:pt idx="398">
                  <c:v>12</c:v>
                </c:pt>
                <c:pt idx="399">
                  <c:v>12</c:v>
                </c:pt>
                <c:pt idx="400">
                  <c:v>12</c:v>
                </c:pt>
                <c:pt idx="401">
                  <c:v>12</c:v>
                </c:pt>
                <c:pt idx="402">
                  <c:v>12</c:v>
                </c:pt>
                <c:pt idx="403">
                  <c:v>12</c:v>
                </c:pt>
                <c:pt idx="404">
                  <c:v>12</c:v>
                </c:pt>
                <c:pt idx="405">
                  <c:v>12</c:v>
                </c:pt>
                <c:pt idx="406">
                  <c:v>12</c:v>
                </c:pt>
                <c:pt idx="407">
                  <c:v>12</c:v>
                </c:pt>
                <c:pt idx="408">
                  <c:v>12</c:v>
                </c:pt>
                <c:pt idx="409">
                  <c:v>12</c:v>
                </c:pt>
                <c:pt idx="410">
                  <c:v>12</c:v>
                </c:pt>
                <c:pt idx="411">
                  <c:v>12</c:v>
                </c:pt>
                <c:pt idx="412">
                  <c:v>12</c:v>
                </c:pt>
                <c:pt idx="413">
                  <c:v>12</c:v>
                </c:pt>
                <c:pt idx="414">
                  <c:v>12</c:v>
                </c:pt>
                <c:pt idx="415">
                  <c:v>12</c:v>
                </c:pt>
                <c:pt idx="416">
                  <c:v>12</c:v>
                </c:pt>
                <c:pt idx="417">
                  <c:v>12</c:v>
                </c:pt>
                <c:pt idx="418">
                  <c:v>12</c:v>
                </c:pt>
                <c:pt idx="419">
                  <c:v>12</c:v>
                </c:pt>
                <c:pt idx="420">
                  <c:v>12</c:v>
                </c:pt>
                <c:pt idx="421">
                  <c:v>12</c:v>
                </c:pt>
                <c:pt idx="422">
                  <c:v>12</c:v>
                </c:pt>
                <c:pt idx="423">
                  <c:v>12</c:v>
                </c:pt>
                <c:pt idx="424">
                  <c:v>12</c:v>
                </c:pt>
                <c:pt idx="425">
                  <c:v>12</c:v>
                </c:pt>
                <c:pt idx="426">
                  <c:v>12</c:v>
                </c:pt>
                <c:pt idx="427">
                  <c:v>12</c:v>
                </c:pt>
                <c:pt idx="428">
                  <c:v>12</c:v>
                </c:pt>
                <c:pt idx="429">
                  <c:v>12</c:v>
                </c:pt>
                <c:pt idx="430">
                  <c:v>12</c:v>
                </c:pt>
                <c:pt idx="431">
                  <c:v>12</c:v>
                </c:pt>
                <c:pt idx="432">
                  <c:v>12</c:v>
                </c:pt>
                <c:pt idx="433">
                  <c:v>12</c:v>
                </c:pt>
                <c:pt idx="434">
                  <c:v>12</c:v>
                </c:pt>
                <c:pt idx="435">
                  <c:v>12</c:v>
                </c:pt>
                <c:pt idx="436">
                  <c:v>12</c:v>
                </c:pt>
                <c:pt idx="437">
                  <c:v>12</c:v>
                </c:pt>
                <c:pt idx="438">
                  <c:v>12</c:v>
                </c:pt>
                <c:pt idx="439">
                  <c:v>12</c:v>
                </c:pt>
                <c:pt idx="440">
                  <c:v>12</c:v>
                </c:pt>
                <c:pt idx="441">
                  <c:v>12</c:v>
                </c:pt>
                <c:pt idx="442">
                  <c:v>12</c:v>
                </c:pt>
                <c:pt idx="443">
                  <c:v>12</c:v>
                </c:pt>
                <c:pt idx="444">
                  <c:v>12</c:v>
                </c:pt>
                <c:pt idx="445">
                  <c:v>12</c:v>
                </c:pt>
                <c:pt idx="446">
                  <c:v>12</c:v>
                </c:pt>
                <c:pt idx="447">
                  <c:v>12</c:v>
                </c:pt>
                <c:pt idx="448">
                  <c:v>12</c:v>
                </c:pt>
                <c:pt idx="449">
                  <c:v>12</c:v>
                </c:pt>
                <c:pt idx="450">
                  <c:v>12</c:v>
                </c:pt>
                <c:pt idx="451">
                  <c:v>12</c:v>
                </c:pt>
                <c:pt idx="452">
                  <c:v>12</c:v>
                </c:pt>
                <c:pt idx="453">
                  <c:v>12</c:v>
                </c:pt>
                <c:pt idx="454">
                  <c:v>12</c:v>
                </c:pt>
                <c:pt idx="455">
                  <c:v>12</c:v>
                </c:pt>
                <c:pt idx="456">
                  <c:v>12</c:v>
                </c:pt>
                <c:pt idx="457">
                  <c:v>12</c:v>
                </c:pt>
                <c:pt idx="458">
                  <c:v>12</c:v>
                </c:pt>
                <c:pt idx="459">
                  <c:v>12</c:v>
                </c:pt>
                <c:pt idx="460">
                  <c:v>12</c:v>
                </c:pt>
                <c:pt idx="461">
                  <c:v>12</c:v>
                </c:pt>
                <c:pt idx="462">
                  <c:v>12</c:v>
                </c:pt>
                <c:pt idx="463">
                  <c:v>12</c:v>
                </c:pt>
                <c:pt idx="464">
                  <c:v>12</c:v>
                </c:pt>
                <c:pt idx="465">
                  <c:v>11</c:v>
                </c:pt>
                <c:pt idx="466">
                  <c:v>11</c:v>
                </c:pt>
                <c:pt idx="467">
                  <c:v>12</c:v>
                </c:pt>
                <c:pt idx="468">
                  <c:v>11</c:v>
                </c:pt>
                <c:pt idx="469">
                  <c:v>11</c:v>
                </c:pt>
                <c:pt idx="470">
                  <c:v>12</c:v>
                </c:pt>
                <c:pt idx="471">
                  <c:v>11</c:v>
                </c:pt>
                <c:pt idx="472">
                  <c:v>11</c:v>
                </c:pt>
                <c:pt idx="473">
                  <c:v>11</c:v>
                </c:pt>
                <c:pt idx="474">
                  <c:v>11</c:v>
                </c:pt>
                <c:pt idx="475">
                  <c:v>11</c:v>
                </c:pt>
                <c:pt idx="476">
                  <c:v>11</c:v>
                </c:pt>
                <c:pt idx="477">
                  <c:v>12</c:v>
                </c:pt>
                <c:pt idx="478">
                  <c:v>11</c:v>
                </c:pt>
                <c:pt idx="479">
                  <c:v>12</c:v>
                </c:pt>
                <c:pt idx="480">
                  <c:v>11</c:v>
                </c:pt>
                <c:pt idx="481">
                  <c:v>11</c:v>
                </c:pt>
                <c:pt idx="482">
                  <c:v>11</c:v>
                </c:pt>
                <c:pt idx="483">
                  <c:v>11</c:v>
                </c:pt>
                <c:pt idx="484">
                  <c:v>9</c:v>
                </c:pt>
                <c:pt idx="485">
                  <c:v>11</c:v>
                </c:pt>
                <c:pt idx="486">
                  <c:v>11</c:v>
                </c:pt>
                <c:pt idx="487">
                  <c:v>11</c:v>
                </c:pt>
                <c:pt idx="488">
                  <c:v>11</c:v>
                </c:pt>
                <c:pt idx="489">
                  <c:v>11</c:v>
                </c:pt>
                <c:pt idx="490">
                  <c:v>11</c:v>
                </c:pt>
                <c:pt idx="491">
                  <c:v>11</c:v>
                </c:pt>
                <c:pt idx="492">
                  <c:v>11</c:v>
                </c:pt>
                <c:pt idx="493">
                  <c:v>11</c:v>
                </c:pt>
                <c:pt idx="494">
                  <c:v>11</c:v>
                </c:pt>
                <c:pt idx="495">
                  <c:v>11</c:v>
                </c:pt>
                <c:pt idx="496">
                  <c:v>11</c:v>
                </c:pt>
                <c:pt idx="497">
                  <c:v>11</c:v>
                </c:pt>
                <c:pt idx="498">
                  <c:v>11</c:v>
                </c:pt>
                <c:pt idx="499">
                  <c:v>11</c:v>
                </c:pt>
                <c:pt idx="500">
                  <c:v>11</c:v>
                </c:pt>
                <c:pt idx="501">
                  <c:v>11</c:v>
                </c:pt>
                <c:pt idx="502">
                  <c:v>11</c:v>
                </c:pt>
                <c:pt idx="503">
                  <c:v>11</c:v>
                </c:pt>
                <c:pt idx="504">
                  <c:v>11</c:v>
                </c:pt>
                <c:pt idx="505">
                  <c:v>11</c:v>
                </c:pt>
                <c:pt idx="506">
                  <c:v>11</c:v>
                </c:pt>
                <c:pt idx="507">
                  <c:v>11</c:v>
                </c:pt>
                <c:pt idx="508">
                  <c:v>11</c:v>
                </c:pt>
                <c:pt idx="509">
                  <c:v>11</c:v>
                </c:pt>
                <c:pt idx="510">
                  <c:v>11</c:v>
                </c:pt>
                <c:pt idx="511">
                  <c:v>11</c:v>
                </c:pt>
                <c:pt idx="512">
                  <c:v>11</c:v>
                </c:pt>
                <c:pt idx="513">
                  <c:v>11</c:v>
                </c:pt>
                <c:pt idx="514">
                  <c:v>11</c:v>
                </c:pt>
                <c:pt idx="515">
                  <c:v>11</c:v>
                </c:pt>
                <c:pt idx="516">
                  <c:v>11</c:v>
                </c:pt>
                <c:pt idx="517">
                  <c:v>11</c:v>
                </c:pt>
                <c:pt idx="518">
                  <c:v>11</c:v>
                </c:pt>
                <c:pt idx="519">
                  <c:v>11</c:v>
                </c:pt>
                <c:pt idx="520">
                  <c:v>11</c:v>
                </c:pt>
                <c:pt idx="521">
                  <c:v>11</c:v>
                </c:pt>
                <c:pt idx="522">
                  <c:v>11</c:v>
                </c:pt>
                <c:pt idx="523">
                  <c:v>11</c:v>
                </c:pt>
                <c:pt idx="524">
                  <c:v>11</c:v>
                </c:pt>
                <c:pt idx="525">
                  <c:v>11</c:v>
                </c:pt>
                <c:pt idx="526">
                  <c:v>11</c:v>
                </c:pt>
                <c:pt idx="527">
                  <c:v>11</c:v>
                </c:pt>
                <c:pt idx="528">
                  <c:v>12</c:v>
                </c:pt>
                <c:pt idx="529">
                  <c:v>11</c:v>
                </c:pt>
                <c:pt idx="530">
                  <c:v>11</c:v>
                </c:pt>
                <c:pt idx="531">
                  <c:v>12</c:v>
                </c:pt>
                <c:pt idx="532">
                  <c:v>11</c:v>
                </c:pt>
                <c:pt idx="533">
                  <c:v>11</c:v>
                </c:pt>
                <c:pt idx="534">
                  <c:v>11</c:v>
                </c:pt>
                <c:pt idx="535">
                  <c:v>11</c:v>
                </c:pt>
                <c:pt idx="536">
                  <c:v>11</c:v>
                </c:pt>
                <c:pt idx="537">
                  <c:v>11</c:v>
                </c:pt>
                <c:pt idx="538">
                  <c:v>11</c:v>
                </c:pt>
                <c:pt idx="539">
                  <c:v>11</c:v>
                </c:pt>
                <c:pt idx="540">
                  <c:v>11</c:v>
                </c:pt>
                <c:pt idx="541">
                  <c:v>11</c:v>
                </c:pt>
                <c:pt idx="542">
                  <c:v>11</c:v>
                </c:pt>
                <c:pt idx="543">
                  <c:v>11</c:v>
                </c:pt>
                <c:pt idx="544">
                  <c:v>11</c:v>
                </c:pt>
                <c:pt idx="545">
                  <c:v>11</c:v>
                </c:pt>
                <c:pt idx="546">
                  <c:v>11</c:v>
                </c:pt>
                <c:pt idx="547">
                  <c:v>11</c:v>
                </c:pt>
                <c:pt idx="548">
                  <c:v>11</c:v>
                </c:pt>
                <c:pt idx="549">
                  <c:v>12</c:v>
                </c:pt>
                <c:pt idx="550">
                  <c:v>11</c:v>
                </c:pt>
                <c:pt idx="551">
                  <c:v>11</c:v>
                </c:pt>
                <c:pt idx="552">
                  <c:v>11</c:v>
                </c:pt>
                <c:pt idx="553">
                  <c:v>11</c:v>
                </c:pt>
                <c:pt idx="554">
                  <c:v>11</c:v>
                </c:pt>
                <c:pt idx="555">
                  <c:v>11</c:v>
                </c:pt>
                <c:pt idx="556">
                  <c:v>11</c:v>
                </c:pt>
                <c:pt idx="557">
                  <c:v>11</c:v>
                </c:pt>
                <c:pt idx="558">
                  <c:v>11</c:v>
                </c:pt>
                <c:pt idx="559">
                  <c:v>11</c:v>
                </c:pt>
                <c:pt idx="560">
                  <c:v>11</c:v>
                </c:pt>
                <c:pt idx="561">
                  <c:v>11</c:v>
                </c:pt>
                <c:pt idx="562">
                  <c:v>11</c:v>
                </c:pt>
                <c:pt idx="563">
                  <c:v>11</c:v>
                </c:pt>
                <c:pt idx="564">
                  <c:v>11</c:v>
                </c:pt>
                <c:pt idx="565">
                  <c:v>11</c:v>
                </c:pt>
                <c:pt idx="566">
                  <c:v>11</c:v>
                </c:pt>
                <c:pt idx="567">
                  <c:v>11</c:v>
                </c:pt>
                <c:pt idx="568">
                  <c:v>11</c:v>
                </c:pt>
                <c:pt idx="569">
                  <c:v>11</c:v>
                </c:pt>
                <c:pt idx="570">
                  <c:v>11</c:v>
                </c:pt>
                <c:pt idx="571">
                  <c:v>11</c:v>
                </c:pt>
                <c:pt idx="572">
                  <c:v>11</c:v>
                </c:pt>
                <c:pt idx="573">
                  <c:v>11</c:v>
                </c:pt>
                <c:pt idx="574">
                  <c:v>11</c:v>
                </c:pt>
                <c:pt idx="575">
                  <c:v>11</c:v>
                </c:pt>
                <c:pt idx="576">
                  <c:v>11</c:v>
                </c:pt>
                <c:pt idx="577">
                  <c:v>11</c:v>
                </c:pt>
                <c:pt idx="578">
                  <c:v>11</c:v>
                </c:pt>
                <c:pt idx="579">
                  <c:v>11</c:v>
                </c:pt>
                <c:pt idx="580">
                  <c:v>11</c:v>
                </c:pt>
                <c:pt idx="581">
                  <c:v>11</c:v>
                </c:pt>
                <c:pt idx="582">
                  <c:v>11</c:v>
                </c:pt>
                <c:pt idx="583">
                  <c:v>11</c:v>
                </c:pt>
                <c:pt idx="584">
                  <c:v>11</c:v>
                </c:pt>
                <c:pt idx="585">
                  <c:v>11</c:v>
                </c:pt>
                <c:pt idx="586">
                  <c:v>11</c:v>
                </c:pt>
                <c:pt idx="587">
                  <c:v>11</c:v>
                </c:pt>
                <c:pt idx="588">
                  <c:v>11</c:v>
                </c:pt>
                <c:pt idx="589">
                  <c:v>11</c:v>
                </c:pt>
                <c:pt idx="590">
                  <c:v>11</c:v>
                </c:pt>
                <c:pt idx="591">
                  <c:v>11</c:v>
                </c:pt>
                <c:pt idx="592">
                  <c:v>11</c:v>
                </c:pt>
                <c:pt idx="593">
                  <c:v>11</c:v>
                </c:pt>
                <c:pt idx="594">
                  <c:v>11</c:v>
                </c:pt>
                <c:pt idx="595">
                  <c:v>11</c:v>
                </c:pt>
                <c:pt idx="596">
                  <c:v>11</c:v>
                </c:pt>
                <c:pt idx="597">
                  <c:v>11</c:v>
                </c:pt>
                <c:pt idx="598">
                  <c:v>11</c:v>
                </c:pt>
                <c:pt idx="599">
                  <c:v>11</c:v>
                </c:pt>
                <c:pt idx="600">
                  <c:v>11</c:v>
                </c:pt>
                <c:pt idx="601">
                  <c:v>11</c:v>
                </c:pt>
                <c:pt idx="602">
                  <c:v>11</c:v>
                </c:pt>
                <c:pt idx="603">
                  <c:v>11</c:v>
                </c:pt>
                <c:pt idx="604">
                  <c:v>11</c:v>
                </c:pt>
                <c:pt idx="605">
                  <c:v>11</c:v>
                </c:pt>
                <c:pt idx="606">
                  <c:v>11</c:v>
                </c:pt>
                <c:pt idx="607">
                  <c:v>11</c:v>
                </c:pt>
                <c:pt idx="608">
                  <c:v>11</c:v>
                </c:pt>
                <c:pt idx="609">
                  <c:v>11</c:v>
                </c:pt>
                <c:pt idx="610">
                  <c:v>11</c:v>
                </c:pt>
                <c:pt idx="611">
                  <c:v>11</c:v>
                </c:pt>
                <c:pt idx="612">
                  <c:v>11</c:v>
                </c:pt>
                <c:pt idx="613">
                  <c:v>11</c:v>
                </c:pt>
                <c:pt idx="614">
                  <c:v>11</c:v>
                </c:pt>
                <c:pt idx="615">
                  <c:v>11</c:v>
                </c:pt>
                <c:pt idx="616">
                  <c:v>11</c:v>
                </c:pt>
                <c:pt idx="617">
                  <c:v>11</c:v>
                </c:pt>
                <c:pt idx="618">
                  <c:v>11</c:v>
                </c:pt>
                <c:pt idx="619">
                  <c:v>11</c:v>
                </c:pt>
                <c:pt idx="620">
                  <c:v>11</c:v>
                </c:pt>
                <c:pt idx="621">
                  <c:v>11</c:v>
                </c:pt>
                <c:pt idx="622">
                  <c:v>11</c:v>
                </c:pt>
                <c:pt idx="623">
                  <c:v>11</c:v>
                </c:pt>
                <c:pt idx="624">
                  <c:v>11</c:v>
                </c:pt>
                <c:pt idx="625">
                  <c:v>11</c:v>
                </c:pt>
                <c:pt idx="626">
                  <c:v>11</c:v>
                </c:pt>
                <c:pt idx="627">
                  <c:v>11</c:v>
                </c:pt>
                <c:pt idx="628">
                  <c:v>11</c:v>
                </c:pt>
                <c:pt idx="629">
                  <c:v>11</c:v>
                </c:pt>
                <c:pt idx="630">
                  <c:v>11</c:v>
                </c:pt>
                <c:pt idx="631">
                  <c:v>11</c:v>
                </c:pt>
                <c:pt idx="632">
                  <c:v>11</c:v>
                </c:pt>
                <c:pt idx="633">
                  <c:v>11</c:v>
                </c:pt>
                <c:pt idx="634">
                  <c:v>11</c:v>
                </c:pt>
                <c:pt idx="635">
                  <c:v>11</c:v>
                </c:pt>
                <c:pt idx="636">
                  <c:v>11</c:v>
                </c:pt>
                <c:pt idx="637">
                  <c:v>11</c:v>
                </c:pt>
                <c:pt idx="638">
                  <c:v>11</c:v>
                </c:pt>
                <c:pt idx="639">
                  <c:v>11</c:v>
                </c:pt>
                <c:pt idx="640">
                  <c:v>11</c:v>
                </c:pt>
                <c:pt idx="641">
                  <c:v>11</c:v>
                </c:pt>
                <c:pt idx="642">
                  <c:v>11</c:v>
                </c:pt>
                <c:pt idx="643">
                  <c:v>11</c:v>
                </c:pt>
                <c:pt idx="644">
                  <c:v>11</c:v>
                </c:pt>
                <c:pt idx="645">
                  <c:v>11</c:v>
                </c:pt>
                <c:pt idx="646">
                  <c:v>11</c:v>
                </c:pt>
                <c:pt idx="647">
                  <c:v>11</c:v>
                </c:pt>
                <c:pt idx="648">
                  <c:v>11</c:v>
                </c:pt>
                <c:pt idx="649">
                  <c:v>11</c:v>
                </c:pt>
                <c:pt idx="650">
                  <c:v>11</c:v>
                </c:pt>
                <c:pt idx="651">
                  <c:v>11</c:v>
                </c:pt>
                <c:pt idx="652">
                  <c:v>11</c:v>
                </c:pt>
                <c:pt idx="653">
                  <c:v>11</c:v>
                </c:pt>
                <c:pt idx="654">
                  <c:v>11</c:v>
                </c:pt>
                <c:pt idx="655">
                  <c:v>11</c:v>
                </c:pt>
                <c:pt idx="656">
                  <c:v>11</c:v>
                </c:pt>
                <c:pt idx="657">
                  <c:v>11</c:v>
                </c:pt>
                <c:pt idx="658">
                  <c:v>11</c:v>
                </c:pt>
                <c:pt idx="659">
                  <c:v>11</c:v>
                </c:pt>
                <c:pt idx="660">
                  <c:v>11</c:v>
                </c:pt>
                <c:pt idx="661">
                  <c:v>11</c:v>
                </c:pt>
                <c:pt idx="662">
                  <c:v>11</c:v>
                </c:pt>
                <c:pt idx="663">
                  <c:v>11</c:v>
                </c:pt>
                <c:pt idx="664">
                  <c:v>11</c:v>
                </c:pt>
                <c:pt idx="665">
                  <c:v>11</c:v>
                </c:pt>
                <c:pt idx="666">
                  <c:v>11</c:v>
                </c:pt>
                <c:pt idx="667">
                  <c:v>11</c:v>
                </c:pt>
                <c:pt idx="668">
                  <c:v>11</c:v>
                </c:pt>
                <c:pt idx="669">
                  <c:v>11</c:v>
                </c:pt>
                <c:pt idx="670">
                  <c:v>11</c:v>
                </c:pt>
                <c:pt idx="671">
                  <c:v>11</c:v>
                </c:pt>
                <c:pt idx="672">
                  <c:v>11</c:v>
                </c:pt>
                <c:pt idx="673">
                  <c:v>11</c:v>
                </c:pt>
                <c:pt idx="674">
                  <c:v>11</c:v>
                </c:pt>
                <c:pt idx="675">
                  <c:v>11</c:v>
                </c:pt>
                <c:pt idx="676">
                  <c:v>11</c:v>
                </c:pt>
                <c:pt idx="677">
                  <c:v>11</c:v>
                </c:pt>
                <c:pt idx="678">
                  <c:v>11</c:v>
                </c:pt>
                <c:pt idx="679">
                  <c:v>11</c:v>
                </c:pt>
                <c:pt idx="680">
                  <c:v>7</c:v>
                </c:pt>
                <c:pt idx="681">
                  <c:v>9</c:v>
                </c:pt>
                <c:pt idx="682">
                  <c:v>11</c:v>
                </c:pt>
                <c:pt idx="683">
                  <c:v>11</c:v>
                </c:pt>
                <c:pt idx="684">
                  <c:v>11</c:v>
                </c:pt>
                <c:pt idx="685">
                  <c:v>11</c:v>
                </c:pt>
                <c:pt idx="686">
                  <c:v>11</c:v>
                </c:pt>
                <c:pt idx="687">
                  <c:v>11</c:v>
                </c:pt>
                <c:pt idx="688">
                  <c:v>11</c:v>
                </c:pt>
                <c:pt idx="689">
                  <c:v>11</c:v>
                </c:pt>
                <c:pt idx="690">
                  <c:v>11</c:v>
                </c:pt>
                <c:pt idx="691">
                  <c:v>11</c:v>
                </c:pt>
                <c:pt idx="692">
                  <c:v>11</c:v>
                </c:pt>
                <c:pt idx="693">
                  <c:v>11</c:v>
                </c:pt>
                <c:pt idx="694">
                  <c:v>11</c:v>
                </c:pt>
                <c:pt idx="695">
                  <c:v>11</c:v>
                </c:pt>
                <c:pt idx="696">
                  <c:v>11</c:v>
                </c:pt>
                <c:pt idx="697">
                  <c:v>11</c:v>
                </c:pt>
                <c:pt idx="698">
                  <c:v>11</c:v>
                </c:pt>
                <c:pt idx="699">
                  <c:v>11</c:v>
                </c:pt>
                <c:pt idx="700">
                  <c:v>11</c:v>
                </c:pt>
                <c:pt idx="701">
                  <c:v>11</c:v>
                </c:pt>
                <c:pt idx="702">
                  <c:v>11</c:v>
                </c:pt>
                <c:pt idx="703">
                  <c:v>11</c:v>
                </c:pt>
                <c:pt idx="704">
                  <c:v>11</c:v>
                </c:pt>
                <c:pt idx="705">
                  <c:v>11</c:v>
                </c:pt>
                <c:pt idx="706">
                  <c:v>11</c:v>
                </c:pt>
                <c:pt idx="707">
                  <c:v>11</c:v>
                </c:pt>
                <c:pt idx="708">
                  <c:v>11</c:v>
                </c:pt>
                <c:pt idx="709">
                  <c:v>11</c:v>
                </c:pt>
                <c:pt idx="710">
                  <c:v>11</c:v>
                </c:pt>
                <c:pt idx="711">
                  <c:v>11</c:v>
                </c:pt>
                <c:pt idx="712">
                  <c:v>11</c:v>
                </c:pt>
                <c:pt idx="713">
                  <c:v>11</c:v>
                </c:pt>
                <c:pt idx="714">
                  <c:v>11</c:v>
                </c:pt>
                <c:pt idx="715">
                  <c:v>11</c:v>
                </c:pt>
                <c:pt idx="716">
                  <c:v>11</c:v>
                </c:pt>
                <c:pt idx="717">
                  <c:v>11</c:v>
                </c:pt>
                <c:pt idx="718">
                  <c:v>11</c:v>
                </c:pt>
                <c:pt idx="719">
                  <c:v>11</c:v>
                </c:pt>
                <c:pt idx="720">
                  <c:v>11</c:v>
                </c:pt>
                <c:pt idx="721">
                  <c:v>11</c:v>
                </c:pt>
                <c:pt idx="722">
                  <c:v>11</c:v>
                </c:pt>
                <c:pt idx="723">
                  <c:v>11</c:v>
                </c:pt>
                <c:pt idx="724">
                  <c:v>11</c:v>
                </c:pt>
                <c:pt idx="725">
                  <c:v>10</c:v>
                </c:pt>
                <c:pt idx="726">
                  <c:v>11</c:v>
                </c:pt>
                <c:pt idx="727">
                  <c:v>11</c:v>
                </c:pt>
                <c:pt idx="728">
                  <c:v>11</c:v>
                </c:pt>
                <c:pt idx="729">
                  <c:v>11</c:v>
                </c:pt>
                <c:pt idx="730">
                  <c:v>11</c:v>
                </c:pt>
                <c:pt idx="731">
                  <c:v>11</c:v>
                </c:pt>
                <c:pt idx="732">
                  <c:v>10</c:v>
                </c:pt>
                <c:pt idx="733">
                  <c:v>11</c:v>
                </c:pt>
                <c:pt idx="734">
                  <c:v>11</c:v>
                </c:pt>
                <c:pt idx="735">
                  <c:v>10</c:v>
                </c:pt>
                <c:pt idx="736">
                  <c:v>11</c:v>
                </c:pt>
                <c:pt idx="737">
                  <c:v>10</c:v>
                </c:pt>
                <c:pt idx="738">
                  <c:v>11</c:v>
                </c:pt>
                <c:pt idx="739">
                  <c:v>10</c:v>
                </c:pt>
                <c:pt idx="740">
                  <c:v>11</c:v>
                </c:pt>
                <c:pt idx="741">
                  <c:v>11</c:v>
                </c:pt>
                <c:pt idx="742">
                  <c:v>11</c:v>
                </c:pt>
                <c:pt idx="743">
                  <c:v>10</c:v>
                </c:pt>
                <c:pt idx="744">
                  <c:v>10</c:v>
                </c:pt>
                <c:pt idx="745">
                  <c:v>10</c:v>
                </c:pt>
                <c:pt idx="746">
                  <c:v>10</c:v>
                </c:pt>
                <c:pt idx="747">
                  <c:v>11</c:v>
                </c:pt>
                <c:pt idx="748">
                  <c:v>10</c:v>
                </c:pt>
                <c:pt idx="749">
                  <c:v>10</c:v>
                </c:pt>
                <c:pt idx="750">
                  <c:v>11</c:v>
                </c:pt>
                <c:pt idx="751">
                  <c:v>11</c:v>
                </c:pt>
                <c:pt idx="752">
                  <c:v>11</c:v>
                </c:pt>
                <c:pt idx="753">
                  <c:v>10</c:v>
                </c:pt>
                <c:pt idx="754">
                  <c:v>10</c:v>
                </c:pt>
                <c:pt idx="755">
                  <c:v>10</c:v>
                </c:pt>
                <c:pt idx="756">
                  <c:v>10</c:v>
                </c:pt>
                <c:pt idx="757">
                  <c:v>11</c:v>
                </c:pt>
                <c:pt idx="758">
                  <c:v>10</c:v>
                </c:pt>
                <c:pt idx="759">
                  <c:v>10</c:v>
                </c:pt>
                <c:pt idx="760">
                  <c:v>10</c:v>
                </c:pt>
                <c:pt idx="761">
                  <c:v>10</c:v>
                </c:pt>
                <c:pt idx="762">
                  <c:v>10</c:v>
                </c:pt>
                <c:pt idx="763">
                  <c:v>10</c:v>
                </c:pt>
                <c:pt idx="764">
                  <c:v>10</c:v>
                </c:pt>
                <c:pt idx="765">
                  <c:v>10</c:v>
                </c:pt>
                <c:pt idx="766">
                  <c:v>10</c:v>
                </c:pt>
                <c:pt idx="767">
                  <c:v>10</c:v>
                </c:pt>
                <c:pt idx="768">
                  <c:v>10</c:v>
                </c:pt>
                <c:pt idx="769">
                  <c:v>10</c:v>
                </c:pt>
                <c:pt idx="770">
                  <c:v>10</c:v>
                </c:pt>
                <c:pt idx="771">
                  <c:v>10</c:v>
                </c:pt>
                <c:pt idx="772">
                  <c:v>10</c:v>
                </c:pt>
                <c:pt idx="773">
                  <c:v>10</c:v>
                </c:pt>
                <c:pt idx="774">
                  <c:v>10</c:v>
                </c:pt>
                <c:pt idx="775">
                  <c:v>11</c:v>
                </c:pt>
                <c:pt idx="776">
                  <c:v>10</c:v>
                </c:pt>
                <c:pt idx="777">
                  <c:v>10</c:v>
                </c:pt>
                <c:pt idx="778">
                  <c:v>10</c:v>
                </c:pt>
                <c:pt idx="779">
                  <c:v>10</c:v>
                </c:pt>
                <c:pt idx="780">
                  <c:v>10</c:v>
                </c:pt>
                <c:pt idx="781">
                  <c:v>10</c:v>
                </c:pt>
                <c:pt idx="782">
                  <c:v>10</c:v>
                </c:pt>
                <c:pt idx="783">
                  <c:v>10</c:v>
                </c:pt>
                <c:pt idx="784">
                  <c:v>10</c:v>
                </c:pt>
                <c:pt idx="785">
                  <c:v>10</c:v>
                </c:pt>
                <c:pt idx="786">
                  <c:v>10</c:v>
                </c:pt>
                <c:pt idx="787">
                  <c:v>10</c:v>
                </c:pt>
                <c:pt idx="788">
                  <c:v>10</c:v>
                </c:pt>
                <c:pt idx="789">
                  <c:v>10</c:v>
                </c:pt>
                <c:pt idx="790">
                  <c:v>10</c:v>
                </c:pt>
                <c:pt idx="791">
                  <c:v>10</c:v>
                </c:pt>
                <c:pt idx="792">
                  <c:v>10</c:v>
                </c:pt>
                <c:pt idx="793">
                  <c:v>10</c:v>
                </c:pt>
                <c:pt idx="794">
                  <c:v>10</c:v>
                </c:pt>
                <c:pt idx="795">
                  <c:v>10</c:v>
                </c:pt>
                <c:pt idx="796">
                  <c:v>10</c:v>
                </c:pt>
                <c:pt idx="797">
                  <c:v>10</c:v>
                </c:pt>
                <c:pt idx="798">
                  <c:v>10</c:v>
                </c:pt>
                <c:pt idx="799">
                  <c:v>10</c:v>
                </c:pt>
                <c:pt idx="800">
                  <c:v>10</c:v>
                </c:pt>
                <c:pt idx="801">
                  <c:v>10</c:v>
                </c:pt>
                <c:pt idx="802">
                  <c:v>10</c:v>
                </c:pt>
                <c:pt idx="803">
                  <c:v>10</c:v>
                </c:pt>
                <c:pt idx="804">
                  <c:v>10</c:v>
                </c:pt>
                <c:pt idx="805">
                  <c:v>10</c:v>
                </c:pt>
                <c:pt idx="806">
                  <c:v>10</c:v>
                </c:pt>
                <c:pt idx="807">
                  <c:v>10</c:v>
                </c:pt>
                <c:pt idx="808">
                  <c:v>10</c:v>
                </c:pt>
                <c:pt idx="809">
                  <c:v>10</c:v>
                </c:pt>
                <c:pt idx="810">
                  <c:v>10</c:v>
                </c:pt>
                <c:pt idx="811">
                  <c:v>10</c:v>
                </c:pt>
                <c:pt idx="812">
                  <c:v>10</c:v>
                </c:pt>
                <c:pt idx="813">
                  <c:v>10</c:v>
                </c:pt>
                <c:pt idx="814">
                  <c:v>10</c:v>
                </c:pt>
                <c:pt idx="815">
                  <c:v>10</c:v>
                </c:pt>
                <c:pt idx="816">
                  <c:v>10</c:v>
                </c:pt>
                <c:pt idx="817">
                  <c:v>10</c:v>
                </c:pt>
                <c:pt idx="818">
                  <c:v>10</c:v>
                </c:pt>
                <c:pt idx="819">
                  <c:v>10</c:v>
                </c:pt>
                <c:pt idx="820">
                  <c:v>10</c:v>
                </c:pt>
                <c:pt idx="821">
                  <c:v>10</c:v>
                </c:pt>
                <c:pt idx="822">
                  <c:v>10</c:v>
                </c:pt>
                <c:pt idx="823">
                  <c:v>10</c:v>
                </c:pt>
                <c:pt idx="824">
                  <c:v>10</c:v>
                </c:pt>
                <c:pt idx="825">
                  <c:v>10</c:v>
                </c:pt>
                <c:pt idx="826">
                  <c:v>10</c:v>
                </c:pt>
                <c:pt idx="827">
                  <c:v>10</c:v>
                </c:pt>
                <c:pt idx="828">
                  <c:v>10</c:v>
                </c:pt>
                <c:pt idx="829">
                  <c:v>10</c:v>
                </c:pt>
                <c:pt idx="830">
                  <c:v>10</c:v>
                </c:pt>
                <c:pt idx="831">
                  <c:v>10</c:v>
                </c:pt>
                <c:pt idx="832">
                  <c:v>10</c:v>
                </c:pt>
                <c:pt idx="833">
                  <c:v>10</c:v>
                </c:pt>
                <c:pt idx="834">
                  <c:v>10</c:v>
                </c:pt>
                <c:pt idx="835">
                  <c:v>10</c:v>
                </c:pt>
                <c:pt idx="836">
                  <c:v>10</c:v>
                </c:pt>
                <c:pt idx="837">
                  <c:v>10</c:v>
                </c:pt>
                <c:pt idx="838">
                  <c:v>10</c:v>
                </c:pt>
                <c:pt idx="839">
                  <c:v>10</c:v>
                </c:pt>
                <c:pt idx="840">
                  <c:v>10</c:v>
                </c:pt>
                <c:pt idx="841">
                  <c:v>10</c:v>
                </c:pt>
                <c:pt idx="842">
                  <c:v>10</c:v>
                </c:pt>
                <c:pt idx="843">
                  <c:v>10</c:v>
                </c:pt>
                <c:pt idx="844">
                  <c:v>10</c:v>
                </c:pt>
                <c:pt idx="845">
                  <c:v>10</c:v>
                </c:pt>
                <c:pt idx="846">
                  <c:v>10</c:v>
                </c:pt>
                <c:pt idx="847">
                  <c:v>10</c:v>
                </c:pt>
                <c:pt idx="848">
                  <c:v>10</c:v>
                </c:pt>
                <c:pt idx="849">
                  <c:v>10</c:v>
                </c:pt>
                <c:pt idx="850">
                  <c:v>10</c:v>
                </c:pt>
                <c:pt idx="851">
                  <c:v>10</c:v>
                </c:pt>
                <c:pt idx="852">
                  <c:v>10</c:v>
                </c:pt>
                <c:pt idx="853">
                  <c:v>10</c:v>
                </c:pt>
                <c:pt idx="854">
                  <c:v>10</c:v>
                </c:pt>
                <c:pt idx="855">
                  <c:v>10</c:v>
                </c:pt>
                <c:pt idx="856">
                  <c:v>10</c:v>
                </c:pt>
                <c:pt idx="857">
                  <c:v>10</c:v>
                </c:pt>
                <c:pt idx="858">
                  <c:v>10</c:v>
                </c:pt>
                <c:pt idx="859">
                  <c:v>10</c:v>
                </c:pt>
                <c:pt idx="860">
                  <c:v>10</c:v>
                </c:pt>
                <c:pt idx="861">
                  <c:v>10</c:v>
                </c:pt>
                <c:pt idx="862">
                  <c:v>10</c:v>
                </c:pt>
                <c:pt idx="863">
                  <c:v>10</c:v>
                </c:pt>
                <c:pt idx="864">
                  <c:v>10</c:v>
                </c:pt>
                <c:pt idx="865">
                  <c:v>10</c:v>
                </c:pt>
                <c:pt idx="866">
                  <c:v>10</c:v>
                </c:pt>
                <c:pt idx="867">
                  <c:v>10</c:v>
                </c:pt>
                <c:pt idx="868">
                  <c:v>10</c:v>
                </c:pt>
                <c:pt idx="869">
                  <c:v>10</c:v>
                </c:pt>
                <c:pt idx="870">
                  <c:v>10</c:v>
                </c:pt>
                <c:pt idx="871">
                  <c:v>10</c:v>
                </c:pt>
                <c:pt idx="872">
                  <c:v>10</c:v>
                </c:pt>
                <c:pt idx="873">
                  <c:v>10</c:v>
                </c:pt>
                <c:pt idx="874">
                  <c:v>10</c:v>
                </c:pt>
                <c:pt idx="875">
                  <c:v>7</c:v>
                </c:pt>
                <c:pt idx="876">
                  <c:v>8</c:v>
                </c:pt>
                <c:pt idx="877">
                  <c:v>10</c:v>
                </c:pt>
                <c:pt idx="878">
                  <c:v>10</c:v>
                </c:pt>
                <c:pt idx="879">
                  <c:v>10</c:v>
                </c:pt>
                <c:pt idx="880">
                  <c:v>10</c:v>
                </c:pt>
                <c:pt idx="881">
                  <c:v>10</c:v>
                </c:pt>
                <c:pt idx="882">
                  <c:v>10</c:v>
                </c:pt>
                <c:pt idx="883">
                  <c:v>10</c:v>
                </c:pt>
                <c:pt idx="884">
                  <c:v>10</c:v>
                </c:pt>
                <c:pt idx="885">
                  <c:v>10</c:v>
                </c:pt>
                <c:pt idx="886">
                  <c:v>10</c:v>
                </c:pt>
                <c:pt idx="887">
                  <c:v>10</c:v>
                </c:pt>
                <c:pt idx="888">
                  <c:v>10</c:v>
                </c:pt>
                <c:pt idx="889">
                  <c:v>10</c:v>
                </c:pt>
                <c:pt idx="890">
                  <c:v>10</c:v>
                </c:pt>
                <c:pt idx="891">
                  <c:v>10</c:v>
                </c:pt>
                <c:pt idx="892">
                  <c:v>10</c:v>
                </c:pt>
                <c:pt idx="893">
                  <c:v>10</c:v>
                </c:pt>
                <c:pt idx="894">
                  <c:v>10</c:v>
                </c:pt>
                <c:pt idx="895">
                  <c:v>10</c:v>
                </c:pt>
                <c:pt idx="896">
                  <c:v>10</c:v>
                </c:pt>
                <c:pt idx="897">
                  <c:v>10</c:v>
                </c:pt>
                <c:pt idx="898">
                  <c:v>10</c:v>
                </c:pt>
                <c:pt idx="899">
                  <c:v>10</c:v>
                </c:pt>
                <c:pt idx="900">
                  <c:v>10</c:v>
                </c:pt>
                <c:pt idx="901">
                  <c:v>10</c:v>
                </c:pt>
                <c:pt idx="902">
                  <c:v>10</c:v>
                </c:pt>
                <c:pt idx="903">
                  <c:v>10</c:v>
                </c:pt>
                <c:pt idx="904">
                  <c:v>10</c:v>
                </c:pt>
                <c:pt idx="905">
                  <c:v>10</c:v>
                </c:pt>
                <c:pt idx="906">
                  <c:v>10</c:v>
                </c:pt>
                <c:pt idx="907">
                  <c:v>10</c:v>
                </c:pt>
                <c:pt idx="908">
                  <c:v>10</c:v>
                </c:pt>
                <c:pt idx="909">
                  <c:v>10</c:v>
                </c:pt>
                <c:pt idx="910">
                  <c:v>10</c:v>
                </c:pt>
                <c:pt idx="911">
                  <c:v>10</c:v>
                </c:pt>
                <c:pt idx="912">
                  <c:v>10</c:v>
                </c:pt>
                <c:pt idx="913">
                  <c:v>10</c:v>
                </c:pt>
                <c:pt idx="914">
                  <c:v>10</c:v>
                </c:pt>
                <c:pt idx="915">
                  <c:v>10</c:v>
                </c:pt>
                <c:pt idx="916">
                  <c:v>10</c:v>
                </c:pt>
                <c:pt idx="917">
                  <c:v>10</c:v>
                </c:pt>
                <c:pt idx="918">
                  <c:v>10</c:v>
                </c:pt>
                <c:pt idx="919">
                  <c:v>10</c:v>
                </c:pt>
                <c:pt idx="920">
                  <c:v>10</c:v>
                </c:pt>
                <c:pt idx="921">
                  <c:v>10</c:v>
                </c:pt>
                <c:pt idx="922">
                  <c:v>10</c:v>
                </c:pt>
                <c:pt idx="923">
                  <c:v>10</c:v>
                </c:pt>
                <c:pt idx="924">
                  <c:v>10</c:v>
                </c:pt>
                <c:pt idx="925">
                  <c:v>10</c:v>
                </c:pt>
                <c:pt idx="926">
                  <c:v>10</c:v>
                </c:pt>
                <c:pt idx="927">
                  <c:v>10</c:v>
                </c:pt>
                <c:pt idx="928">
                  <c:v>10</c:v>
                </c:pt>
                <c:pt idx="929">
                  <c:v>10</c:v>
                </c:pt>
                <c:pt idx="930">
                  <c:v>10</c:v>
                </c:pt>
                <c:pt idx="931">
                  <c:v>10</c:v>
                </c:pt>
                <c:pt idx="932">
                  <c:v>10</c:v>
                </c:pt>
                <c:pt idx="933">
                  <c:v>10</c:v>
                </c:pt>
                <c:pt idx="934">
                  <c:v>10</c:v>
                </c:pt>
                <c:pt idx="935">
                  <c:v>10</c:v>
                </c:pt>
                <c:pt idx="936">
                  <c:v>10</c:v>
                </c:pt>
                <c:pt idx="937">
                  <c:v>10</c:v>
                </c:pt>
                <c:pt idx="938">
                  <c:v>10</c:v>
                </c:pt>
                <c:pt idx="939">
                  <c:v>10</c:v>
                </c:pt>
                <c:pt idx="940">
                  <c:v>10</c:v>
                </c:pt>
                <c:pt idx="941">
                  <c:v>10</c:v>
                </c:pt>
                <c:pt idx="942">
                  <c:v>10</c:v>
                </c:pt>
                <c:pt idx="943">
                  <c:v>10</c:v>
                </c:pt>
                <c:pt idx="944">
                  <c:v>10</c:v>
                </c:pt>
                <c:pt idx="945">
                  <c:v>10</c:v>
                </c:pt>
                <c:pt idx="946">
                  <c:v>10</c:v>
                </c:pt>
                <c:pt idx="947">
                  <c:v>10</c:v>
                </c:pt>
                <c:pt idx="948">
                  <c:v>10</c:v>
                </c:pt>
                <c:pt idx="949">
                  <c:v>10</c:v>
                </c:pt>
                <c:pt idx="950">
                  <c:v>10</c:v>
                </c:pt>
                <c:pt idx="951">
                  <c:v>10</c:v>
                </c:pt>
                <c:pt idx="952">
                  <c:v>10</c:v>
                </c:pt>
                <c:pt idx="953">
                  <c:v>10</c:v>
                </c:pt>
                <c:pt idx="954">
                  <c:v>10</c:v>
                </c:pt>
                <c:pt idx="955">
                  <c:v>10</c:v>
                </c:pt>
                <c:pt idx="956">
                  <c:v>10</c:v>
                </c:pt>
                <c:pt idx="957">
                  <c:v>10</c:v>
                </c:pt>
                <c:pt idx="958">
                  <c:v>10</c:v>
                </c:pt>
                <c:pt idx="959">
                  <c:v>10</c:v>
                </c:pt>
                <c:pt idx="960">
                  <c:v>10</c:v>
                </c:pt>
                <c:pt idx="961">
                  <c:v>10</c:v>
                </c:pt>
                <c:pt idx="962">
                  <c:v>10</c:v>
                </c:pt>
                <c:pt idx="963">
                  <c:v>10</c:v>
                </c:pt>
                <c:pt idx="964">
                  <c:v>10</c:v>
                </c:pt>
                <c:pt idx="965">
                  <c:v>10</c:v>
                </c:pt>
                <c:pt idx="966">
                  <c:v>10</c:v>
                </c:pt>
                <c:pt idx="967">
                  <c:v>10</c:v>
                </c:pt>
                <c:pt idx="968">
                  <c:v>10</c:v>
                </c:pt>
                <c:pt idx="969">
                  <c:v>10</c:v>
                </c:pt>
                <c:pt idx="970">
                  <c:v>10</c:v>
                </c:pt>
                <c:pt idx="971">
                  <c:v>10</c:v>
                </c:pt>
                <c:pt idx="972">
                  <c:v>10</c:v>
                </c:pt>
                <c:pt idx="973">
                  <c:v>10</c:v>
                </c:pt>
                <c:pt idx="974">
                  <c:v>10</c:v>
                </c:pt>
                <c:pt idx="975">
                  <c:v>10</c:v>
                </c:pt>
                <c:pt idx="976">
                  <c:v>10</c:v>
                </c:pt>
                <c:pt idx="977">
                  <c:v>10</c:v>
                </c:pt>
                <c:pt idx="978">
                  <c:v>10</c:v>
                </c:pt>
                <c:pt idx="979">
                  <c:v>10</c:v>
                </c:pt>
                <c:pt idx="980">
                  <c:v>10</c:v>
                </c:pt>
                <c:pt idx="981">
                  <c:v>10</c:v>
                </c:pt>
                <c:pt idx="982">
                  <c:v>10</c:v>
                </c:pt>
                <c:pt idx="983">
                  <c:v>10</c:v>
                </c:pt>
                <c:pt idx="984">
                  <c:v>9</c:v>
                </c:pt>
                <c:pt idx="985">
                  <c:v>10</c:v>
                </c:pt>
                <c:pt idx="986">
                  <c:v>10</c:v>
                </c:pt>
                <c:pt idx="987">
                  <c:v>10</c:v>
                </c:pt>
                <c:pt idx="988">
                  <c:v>10</c:v>
                </c:pt>
                <c:pt idx="989">
                  <c:v>10</c:v>
                </c:pt>
                <c:pt idx="990">
                  <c:v>10</c:v>
                </c:pt>
                <c:pt idx="991">
                  <c:v>10</c:v>
                </c:pt>
                <c:pt idx="992">
                  <c:v>9</c:v>
                </c:pt>
                <c:pt idx="993">
                  <c:v>10</c:v>
                </c:pt>
                <c:pt idx="994">
                  <c:v>10</c:v>
                </c:pt>
                <c:pt idx="995">
                  <c:v>9</c:v>
                </c:pt>
                <c:pt idx="996">
                  <c:v>9</c:v>
                </c:pt>
                <c:pt idx="997">
                  <c:v>9</c:v>
                </c:pt>
                <c:pt idx="998">
                  <c:v>9</c:v>
                </c:pt>
                <c:pt idx="999">
                  <c:v>9</c:v>
                </c:pt>
                <c:pt idx="1000">
                  <c:v>9</c:v>
                </c:pt>
                <c:pt idx="1001">
                  <c:v>9</c:v>
                </c:pt>
                <c:pt idx="1002">
                  <c:v>9</c:v>
                </c:pt>
                <c:pt idx="1003">
                  <c:v>9</c:v>
                </c:pt>
                <c:pt idx="1004">
                  <c:v>9</c:v>
                </c:pt>
                <c:pt idx="1005">
                  <c:v>10</c:v>
                </c:pt>
                <c:pt idx="1006">
                  <c:v>9</c:v>
                </c:pt>
                <c:pt idx="1007">
                  <c:v>9</c:v>
                </c:pt>
                <c:pt idx="1008">
                  <c:v>9</c:v>
                </c:pt>
                <c:pt idx="1009">
                  <c:v>9</c:v>
                </c:pt>
                <c:pt idx="1010">
                  <c:v>9</c:v>
                </c:pt>
                <c:pt idx="1011">
                  <c:v>9</c:v>
                </c:pt>
                <c:pt idx="1012">
                  <c:v>9</c:v>
                </c:pt>
                <c:pt idx="1013">
                  <c:v>9</c:v>
                </c:pt>
                <c:pt idx="1014">
                  <c:v>9</c:v>
                </c:pt>
                <c:pt idx="1015">
                  <c:v>9</c:v>
                </c:pt>
                <c:pt idx="1016">
                  <c:v>9</c:v>
                </c:pt>
                <c:pt idx="1017">
                  <c:v>9</c:v>
                </c:pt>
                <c:pt idx="1018">
                  <c:v>9</c:v>
                </c:pt>
                <c:pt idx="1019">
                  <c:v>9</c:v>
                </c:pt>
                <c:pt idx="1020">
                  <c:v>9</c:v>
                </c:pt>
                <c:pt idx="1021">
                  <c:v>9</c:v>
                </c:pt>
                <c:pt idx="1022">
                  <c:v>9</c:v>
                </c:pt>
                <c:pt idx="1023">
                  <c:v>9</c:v>
                </c:pt>
                <c:pt idx="1024">
                  <c:v>9</c:v>
                </c:pt>
                <c:pt idx="1025">
                  <c:v>9</c:v>
                </c:pt>
                <c:pt idx="1026">
                  <c:v>9</c:v>
                </c:pt>
                <c:pt idx="1027">
                  <c:v>9</c:v>
                </c:pt>
                <c:pt idx="1028">
                  <c:v>9</c:v>
                </c:pt>
                <c:pt idx="1029">
                  <c:v>9</c:v>
                </c:pt>
                <c:pt idx="1030">
                  <c:v>9</c:v>
                </c:pt>
                <c:pt idx="1031">
                  <c:v>9</c:v>
                </c:pt>
                <c:pt idx="1032">
                  <c:v>9</c:v>
                </c:pt>
                <c:pt idx="1033">
                  <c:v>9</c:v>
                </c:pt>
                <c:pt idx="1034">
                  <c:v>9</c:v>
                </c:pt>
                <c:pt idx="1035">
                  <c:v>9</c:v>
                </c:pt>
                <c:pt idx="1036">
                  <c:v>9</c:v>
                </c:pt>
                <c:pt idx="1037">
                  <c:v>9</c:v>
                </c:pt>
                <c:pt idx="1038">
                  <c:v>9</c:v>
                </c:pt>
                <c:pt idx="1039">
                  <c:v>9</c:v>
                </c:pt>
                <c:pt idx="1040">
                  <c:v>9</c:v>
                </c:pt>
                <c:pt idx="1041">
                  <c:v>9</c:v>
                </c:pt>
                <c:pt idx="1042">
                  <c:v>9</c:v>
                </c:pt>
                <c:pt idx="1043">
                  <c:v>9</c:v>
                </c:pt>
                <c:pt idx="1044">
                  <c:v>9</c:v>
                </c:pt>
                <c:pt idx="1045">
                  <c:v>9</c:v>
                </c:pt>
                <c:pt idx="1046">
                  <c:v>9</c:v>
                </c:pt>
                <c:pt idx="1047">
                  <c:v>9</c:v>
                </c:pt>
                <c:pt idx="1048">
                  <c:v>9</c:v>
                </c:pt>
                <c:pt idx="1049">
                  <c:v>9</c:v>
                </c:pt>
                <c:pt idx="1050">
                  <c:v>9</c:v>
                </c:pt>
                <c:pt idx="1051">
                  <c:v>9</c:v>
                </c:pt>
                <c:pt idx="1052">
                  <c:v>9</c:v>
                </c:pt>
                <c:pt idx="1053">
                  <c:v>9</c:v>
                </c:pt>
                <c:pt idx="1054">
                  <c:v>9</c:v>
                </c:pt>
                <c:pt idx="1055">
                  <c:v>9</c:v>
                </c:pt>
                <c:pt idx="1056">
                  <c:v>9</c:v>
                </c:pt>
                <c:pt idx="1057">
                  <c:v>9</c:v>
                </c:pt>
                <c:pt idx="1058">
                  <c:v>9</c:v>
                </c:pt>
                <c:pt idx="1059">
                  <c:v>9</c:v>
                </c:pt>
                <c:pt idx="1060">
                  <c:v>9</c:v>
                </c:pt>
                <c:pt idx="1061">
                  <c:v>9</c:v>
                </c:pt>
                <c:pt idx="1062">
                  <c:v>9</c:v>
                </c:pt>
                <c:pt idx="1063">
                  <c:v>9</c:v>
                </c:pt>
                <c:pt idx="1064">
                  <c:v>9</c:v>
                </c:pt>
                <c:pt idx="1065">
                  <c:v>9</c:v>
                </c:pt>
                <c:pt idx="1066">
                  <c:v>9</c:v>
                </c:pt>
                <c:pt idx="1067">
                  <c:v>9</c:v>
                </c:pt>
                <c:pt idx="1068">
                  <c:v>9</c:v>
                </c:pt>
                <c:pt idx="1069">
                  <c:v>7</c:v>
                </c:pt>
                <c:pt idx="1070">
                  <c:v>8</c:v>
                </c:pt>
                <c:pt idx="1071">
                  <c:v>9</c:v>
                </c:pt>
                <c:pt idx="1072">
                  <c:v>9</c:v>
                </c:pt>
                <c:pt idx="1073">
                  <c:v>9</c:v>
                </c:pt>
                <c:pt idx="1074">
                  <c:v>9</c:v>
                </c:pt>
                <c:pt idx="1075">
                  <c:v>9</c:v>
                </c:pt>
                <c:pt idx="1076">
                  <c:v>9</c:v>
                </c:pt>
                <c:pt idx="1077">
                  <c:v>9</c:v>
                </c:pt>
                <c:pt idx="1078">
                  <c:v>9</c:v>
                </c:pt>
                <c:pt idx="1079">
                  <c:v>9</c:v>
                </c:pt>
                <c:pt idx="1080">
                  <c:v>9</c:v>
                </c:pt>
                <c:pt idx="1081">
                  <c:v>9</c:v>
                </c:pt>
                <c:pt idx="1082">
                  <c:v>9</c:v>
                </c:pt>
                <c:pt idx="1083">
                  <c:v>9</c:v>
                </c:pt>
                <c:pt idx="1084">
                  <c:v>9</c:v>
                </c:pt>
                <c:pt idx="1085">
                  <c:v>9</c:v>
                </c:pt>
                <c:pt idx="1086">
                  <c:v>9</c:v>
                </c:pt>
                <c:pt idx="1087">
                  <c:v>9</c:v>
                </c:pt>
                <c:pt idx="1088">
                  <c:v>9</c:v>
                </c:pt>
                <c:pt idx="1089">
                  <c:v>9</c:v>
                </c:pt>
                <c:pt idx="1090">
                  <c:v>9</c:v>
                </c:pt>
                <c:pt idx="1091">
                  <c:v>9</c:v>
                </c:pt>
                <c:pt idx="1092">
                  <c:v>9</c:v>
                </c:pt>
                <c:pt idx="1093">
                  <c:v>9</c:v>
                </c:pt>
                <c:pt idx="1094">
                  <c:v>9</c:v>
                </c:pt>
                <c:pt idx="1095">
                  <c:v>9</c:v>
                </c:pt>
                <c:pt idx="1096">
                  <c:v>9</c:v>
                </c:pt>
                <c:pt idx="1097">
                  <c:v>9</c:v>
                </c:pt>
                <c:pt idx="1098">
                  <c:v>9</c:v>
                </c:pt>
                <c:pt idx="1099">
                  <c:v>9</c:v>
                </c:pt>
                <c:pt idx="1100">
                  <c:v>9</c:v>
                </c:pt>
                <c:pt idx="1101">
                  <c:v>9</c:v>
                </c:pt>
                <c:pt idx="1102">
                  <c:v>9</c:v>
                </c:pt>
                <c:pt idx="1103">
                  <c:v>9</c:v>
                </c:pt>
                <c:pt idx="1104">
                  <c:v>9</c:v>
                </c:pt>
                <c:pt idx="1105">
                  <c:v>9</c:v>
                </c:pt>
                <c:pt idx="1106">
                  <c:v>9</c:v>
                </c:pt>
                <c:pt idx="1107">
                  <c:v>9</c:v>
                </c:pt>
                <c:pt idx="1108">
                  <c:v>9</c:v>
                </c:pt>
                <c:pt idx="1109">
                  <c:v>9</c:v>
                </c:pt>
                <c:pt idx="1110">
                  <c:v>9</c:v>
                </c:pt>
                <c:pt idx="1111">
                  <c:v>9</c:v>
                </c:pt>
                <c:pt idx="1112">
                  <c:v>9</c:v>
                </c:pt>
                <c:pt idx="1113">
                  <c:v>9</c:v>
                </c:pt>
                <c:pt idx="1114">
                  <c:v>9</c:v>
                </c:pt>
                <c:pt idx="1115">
                  <c:v>9</c:v>
                </c:pt>
                <c:pt idx="1116">
                  <c:v>9</c:v>
                </c:pt>
                <c:pt idx="1117">
                  <c:v>9</c:v>
                </c:pt>
                <c:pt idx="1118">
                  <c:v>9</c:v>
                </c:pt>
                <c:pt idx="1119">
                  <c:v>9</c:v>
                </c:pt>
                <c:pt idx="1120">
                  <c:v>9</c:v>
                </c:pt>
                <c:pt idx="1121">
                  <c:v>9</c:v>
                </c:pt>
                <c:pt idx="1122">
                  <c:v>9</c:v>
                </c:pt>
                <c:pt idx="1123">
                  <c:v>9</c:v>
                </c:pt>
                <c:pt idx="1124">
                  <c:v>9</c:v>
                </c:pt>
                <c:pt idx="1125">
                  <c:v>9</c:v>
                </c:pt>
                <c:pt idx="1126">
                  <c:v>9</c:v>
                </c:pt>
                <c:pt idx="1127">
                  <c:v>9</c:v>
                </c:pt>
                <c:pt idx="1128">
                  <c:v>9</c:v>
                </c:pt>
                <c:pt idx="1129">
                  <c:v>9</c:v>
                </c:pt>
                <c:pt idx="1130">
                  <c:v>9</c:v>
                </c:pt>
                <c:pt idx="1131">
                  <c:v>9</c:v>
                </c:pt>
                <c:pt idx="1132">
                  <c:v>9</c:v>
                </c:pt>
                <c:pt idx="1133">
                  <c:v>9</c:v>
                </c:pt>
                <c:pt idx="1134">
                  <c:v>9</c:v>
                </c:pt>
                <c:pt idx="1135">
                  <c:v>9</c:v>
                </c:pt>
                <c:pt idx="1136">
                  <c:v>9</c:v>
                </c:pt>
                <c:pt idx="1137">
                  <c:v>9</c:v>
                </c:pt>
                <c:pt idx="1138">
                  <c:v>9</c:v>
                </c:pt>
                <c:pt idx="1139">
                  <c:v>9</c:v>
                </c:pt>
                <c:pt idx="1140">
                  <c:v>9</c:v>
                </c:pt>
                <c:pt idx="1141">
                  <c:v>9</c:v>
                </c:pt>
                <c:pt idx="1142">
                  <c:v>9</c:v>
                </c:pt>
                <c:pt idx="1143">
                  <c:v>9</c:v>
                </c:pt>
                <c:pt idx="1144">
                  <c:v>9</c:v>
                </c:pt>
                <c:pt idx="1145">
                  <c:v>9</c:v>
                </c:pt>
                <c:pt idx="1146">
                  <c:v>9</c:v>
                </c:pt>
                <c:pt idx="1147">
                  <c:v>9</c:v>
                </c:pt>
                <c:pt idx="1148">
                  <c:v>9</c:v>
                </c:pt>
                <c:pt idx="1149">
                  <c:v>9</c:v>
                </c:pt>
                <c:pt idx="1150">
                  <c:v>9</c:v>
                </c:pt>
                <c:pt idx="1151">
                  <c:v>9</c:v>
                </c:pt>
                <c:pt idx="1152">
                  <c:v>9</c:v>
                </c:pt>
                <c:pt idx="1153">
                  <c:v>9</c:v>
                </c:pt>
                <c:pt idx="1154">
                  <c:v>9</c:v>
                </c:pt>
                <c:pt idx="1155">
                  <c:v>9</c:v>
                </c:pt>
                <c:pt idx="1156">
                  <c:v>9</c:v>
                </c:pt>
                <c:pt idx="1157">
                  <c:v>9</c:v>
                </c:pt>
                <c:pt idx="1158">
                  <c:v>9</c:v>
                </c:pt>
                <c:pt idx="1159">
                  <c:v>9</c:v>
                </c:pt>
                <c:pt idx="1160">
                  <c:v>9</c:v>
                </c:pt>
                <c:pt idx="1161">
                  <c:v>9</c:v>
                </c:pt>
                <c:pt idx="1162">
                  <c:v>9</c:v>
                </c:pt>
                <c:pt idx="1163">
                  <c:v>9</c:v>
                </c:pt>
                <c:pt idx="1164">
                  <c:v>9</c:v>
                </c:pt>
                <c:pt idx="1165">
                  <c:v>9</c:v>
                </c:pt>
                <c:pt idx="1166">
                  <c:v>9</c:v>
                </c:pt>
                <c:pt idx="1167">
                  <c:v>9</c:v>
                </c:pt>
                <c:pt idx="1168">
                  <c:v>9</c:v>
                </c:pt>
                <c:pt idx="1169">
                  <c:v>9</c:v>
                </c:pt>
                <c:pt idx="1170">
                  <c:v>9</c:v>
                </c:pt>
                <c:pt idx="1171">
                  <c:v>9</c:v>
                </c:pt>
                <c:pt idx="1172">
                  <c:v>9</c:v>
                </c:pt>
                <c:pt idx="1173">
                  <c:v>9</c:v>
                </c:pt>
                <c:pt idx="1174">
                  <c:v>9</c:v>
                </c:pt>
                <c:pt idx="1175">
                  <c:v>9</c:v>
                </c:pt>
                <c:pt idx="1176">
                  <c:v>9</c:v>
                </c:pt>
                <c:pt idx="1177">
                  <c:v>9</c:v>
                </c:pt>
                <c:pt idx="1178">
                  <c:v>9</c:v>
                </c:pt>
                <c:pt idx="1179">
                  <c:v>9</c:v>
                </c:pt>
                <c:pt idx="1180">
                  <c:v>9</c:v>
                </c:pt>
                <c:pt idx="1181">
                  <c:v>9</c:v>
                </c:pt>
                <c:pt idx="1182">
                  <c:v>9</c:v>
                </c:pt>
                <c:pt idx="1183">
                  <c:v>9</c:v>
                </c:pt>
                <c:pt idx="1184">
                  <c:v>9</c:v>
                </c:pt>
                <c:pt idx="1185">
                  <c:v>9</c:v>
                </c:pt>
                <c:pt idx="1186">
                  <c:v>9</c:v>
                </c:pt>
                <c:pt idx="1187">
                  <c:v>9</c:v>
                </c:pt>
                <c:pt idx="1188">
                  <c:v>9</c:v>
                </c:pt>
                <c:pt idx="1189">
                  <c:v>9</c:v>
                </c:pt>
                <c:pt idx="1190">
                  <c:v>9</c:v>
                </c:pt>
                <c:pt idx="1191">
                  <c:v>9</c:v>
                </c:pt>
                <c:pt idx="1192">
                  <c:v>9</c:v>
                </c:pt>
                <c:pt idx="1193">
                  <c:v>9</c:v>
                </c:pt>
                <c:pt idx="1194">
                  <c:v>9</c:v>
                </c:pt>
                <c:pt idx="1195">
                  <c:v>9</c:v>
                </c:pt>
                <c:pt idx="1196">
                  <c:v>9</c:v>
                </c:pt>
                <c:pt idx="1197">
                  <c:v>9</c:v>
                </c:pt>
                <c:pt idx="1198">
                  <c:v>9</c:v>
                </c:pt>
                <c:pt idx="1199">
                  <c:v>9</c:v>
                </c:pt>
                <c:pt idx="1200">
                  <c:v>9</c:v>
                </c:pt>
                <c:pt idx="1201">
                  <c:v>9</c:v>
                </c:pt>
                <c:pt idx="1202">
                  <c:v>9</c:v>
                </c:pt>
                <c:pt idx="1203">
                  <c:v>9</c:v>
                </c:pt>
                <c:pt idx="1204">
                  <c:v>9</c:v>
                </c:pt>
                <c:pt idx="1205">
                  <c:v>9</c:v>
                </c:pt>
                <c:pt idx="1206">
                  <c:v>9</c:v>
                </c:pt>
                <c:pt idx="1207">
                  <c:v>9</c:v>
                </c:pt>
                <c:pt idx="1208">
                  <c:v>9</c:v>
                </c:pt>
                <c:pt idx="1209">
                  <c:v>9</c:v>
                </c:pt>
                <c:pt idx="1210">
                  <c:v>9</c:v>
                </c:pt>
                <c:pt idx="1211">
                  <c:v>9</c:v>
                </c:pt>
                <c:pt idx="1212">
                  <c:v>9</c:v>
                </c:pt>
                <c:pt idx="1213">
                  <c:v>9</c:v>
                </c:pt>
                <c:pt idx="1214">
                  <c:v>9</c:v>
                </c:pt>
                <c:pt idx="1215">
                  <c:v>9</c:v>
                </c:pt>
                <c:pt idx="1216">
                  <c:v>9</c:v>
                </c:pt>
                <c:pt idx="1217">
                  <c:v>9</c:v>
                </c:pt>
                <c:pt idx="1218">
                  <c:v>9</c:v>
                </c:pt>
                <c:pt idx="1219">
                  <c:v>9</c:v>
                </c:pt>
                <c:pt idx="1220">
                  <c:v>9</c:v>
                </c:pt>
                <c:pt idx="1221">
                  <c:v>9</c:v>
                </c:pt>
                <c:pt idx="1222">
                  <c:v>9</c:v>
                </c:pt>
                <c:pt idx="1223">
                  <c:v>9</c:v>
                </c:pt>
                <c:pt idx="1224">
                  <c:v>9</c:v>
                </c:pt>
                <c:pt idx="1225">
                  <c:v>9</c:v>
                </c:pt>
                <c:pt idx="1226">
                  <c:v>9</c:v>
                </c:pt>
                <c:pt idx="1227">
                  <c:v>8</c:v>
                </c:pt>
                <c:pt idx="1228">
                  <c:v>9</c:v>
                </c:pt>
                <c:pt idx="1229">
                  <c:v>9</c:v>
                </c:pt>
                <c:pt idx="1230">
                  <c:v>8</c:v>
                </c:pt>
                <c:pt idx="1231">
                  <c:v>8</c:v>
                </c:pt>
                <c:pt idx="1232">
                  <c:v>8</c:v>
                </c:pt>
                <c:pt idx="1233">
                  <c:v>8</c:v>
                </c:pt>
                <c:pt idx="1234">
                  <c:v>8</c:v>
                </c:pt>
                <c:pt idx="1235">
                  <c:v>8</c:v>
                </c:pt>
                <c:pt idx="1236">
                  <c:v>8</c:v>
                </c:pt>
                <c:pt idx="1237">
                  <c:v>8</c:v>
                </c:pt>
                <c:pt idx="1238">
                  <c:v>8</c:v>
                </c:pt>
                <c:pt idx="1239">
                  <c:v>8</c:v>
                </c:pt>
                <c:pt idx="1240">
                  <c:v>8</c:v>
                </c:pt>
                <c:pt idx="1241">
                  <c:v>8</c:v>
                </c:pt>
                <c:pt idx="1242">
                  <c:v>8</c:v>
                </c:pt>
                <c:pt idx="1243">
                  <c:v>8</c:v>
                </c:pt>
                <c:pt idx="1244">
                  <c:v>8</c:v>
                </c:pt>
                <c:pt idx="1245">
                  <c:v>8</c:v>
                </c:pt>
                <c:pt idx="1246">
                  <c:v>8</c:v>
                </c:pt>
                <c:pt idx="1247">
                  <c:v>8</c:v>
                </c:pt>
                <c:pt idx="1248">
                  <c:v>8</c:v>
                </c:pt>
                <c:pt idx="1249">
                  <c:v>8</c:v>
                </c:pt>
                <c:pt idx="1250">
                  <c:v>8</c:v>
                </c:pt>
                <c:pt idx="1251">
                  <c:v>8</c:v>
                </c:pt>
                <c:pt idx="1252">
                  <c:v>9</c:v>
                </c:pt>
                <c:pt idx="1253">
                  <c:v>8</c:v>
                </c:pt>
                <c:pt idx="1254">
                  <c:v>8</c:v>
                </c:pt>
                <c:pt idx="1255">
                  <c:v>8</c:v>
                </c:pt>
                <c:pt idx="1256">
                  <c:v>8</c:v>
                </c:pt>
                <c:pt idx="1257">
                  <c:v>8</c:v>
                </c:pt>
                <c:pt idx="1258">
                  <c:v>8</c:v>
                </c:pt>
                <c:pt idx="1259">
                  <c:v>8</c:v>
                </c:pt>
                <c:pt idx="1260">
                  <c:v>8</c:v>
                </c:pt>
                <c:pt idx="1261">
                  <c:v>8</c:v>
                </c:pt>
                <c:pt idx="1262">
                  <c:v>8</c:v>
                </c:pt>
                <c:pt idx="1263">
                  <c:v>8</c:v>
                </c:pt>
                <c:pt idx="1264">
                  <c:v>6</c:v>
                </c:pt>
                <c:pt idx="1265">
                  <c:v>7</c:v>
                </c:pt>
                <c:pt idx="1266">
                  <c:v>8</c:v>
                </c:pt>
                <c:pt idx="1267">
                  <c:v>8</c:v>
                </c:pt>
                <c:pt idx="1268">
                  <c:v>8</c:v>
                </c:pt>
                <c:pt idx="1269">
                  <c:v>8</c:v>
                </c:pt>
                <c:pt idx="1270">
                  <c:v>8</c:v>
                </c:pt>
                <c:pt idx="1271">
                  <c:v>8</c:v>
                </c:pt>
                <c:pt idx="1272">
                  <c:v>8</c:v>
                </c:pt>
                <c:pt idx="1273">
                  <c:v>8</c:v>
                </c:pt>
                <c:pt idx="1274">
                  <c:v>8</c:v>
                </c:pt>
                <c:pt idx="1275">
                  <c:v>9</c:v>
                </c:pt>
                <c:pt idx="1276">
                  <c:v>8</c:v>
                </c:pt>
                <c:pt idx="1277">
                  <c:v>8</c:v>
                </c:pt>
                <c:pt idx="1278">
                  <c:v>8</c:v>
                </c:pt>
                <c:pt idx="1279">
                  <c:v>8</c:v>
                </c:pt>
                <c:pt idx="1280">
                  <c:v>8</c:v>
                </c:pt>
                <c:pt idx="1281">
                  <c:v>8</c:v>
                </c:pt>
                <c:pt idx="1282">
                  <c:v>8</c:v>
                </c:pt>
                <c:pt idx="1283">
                  <c:v>8</c:v>
                </c:pt>
                <c:pt idx="1284">
                  <c:v>8</c:v>
                </c:pt>
                <c:pt idx="1285">
                  <c:v>8</c:v>
                </c:pt>
                <c:pt idx="1286">
                  <c:v>8</c:v>
                </c:pt>
                <c:pt idx="1287">
                  <c:v>8</c:v>
                </c:pt>
                <c:pt idx="1288">
                  <c:v>8</c:v>
                </c:pt>
                <c:pt idx="1289">
                  <c:v>8</c:v>
                </c:pt>
                <c:pt idx="1290">
                  <c:v>8</c:v>
                </c:pt>
                <c:pt idx="1291">
                  <c:v>8</c:v>
                </c:pt>
                <c:pt idx="1292">
                  <c:v>8</c:v>
                </c:pt>
                <c:pt idx="1293">
                  <c:v>8</c:v>
                </c:pt>
                <c:pt idx="1294">
                  <c:v>8</c:v>
                </c:pt>
                <c:pt idx="1295">
                  <c:v>8</c:v>
                </c:pt>
                <c:pt idx="1296">
                  <c:v>8</c:v>
                </c:pt>
                <c:pt idx="1297">
                  <c:v>8</c:v>
                </c:pt>
                <c:pt idx="1298">
                  <c:v>8</c:v>
                </c:pt>
                <c:pt idx="1299">
                  <c:v>8</c:v>
                </c:pt>
                <c:pt idx="1300">
                  <c:v>8</c:v>
                </c:pt>
                <c:pt idx="1301">
                  <c:v>8</c:v>
                </c:pt>
                <c:pt idx="1302">
                  <c:v>8</c:v>
                </c:pt>
                <c:pt idx="1303">
                  <c:v>8</c:v>
                </c:pt>
                <c:pt idx="1304">
                  <c:v>8</c:v>
                </c:pt>
                <c:pt idx="1305">
                  <c:v>8</c:v>
                </c:pt>
                <c:pt idx="1306">
                  <c:v>8</c:v>
                </c:pt>
                <c:pt idx="1307">
                  <c:v>8</c:v>
                </c:pt>
                <c:pt idx="1308">
                  <c:v>8</c:v>
                </c:pt>
                <c:pt idx="1309">
                  <c:v>8</c:v>
                </c:pt>
                <c:pt idx="1310">
                  <c:v>8</c:v>
                </c:pt>
                <c:pt idx="1311">
                  <c:v>8</c:v>
                </c:pt>
                <c:pt idx="1312">
                  <c:v>8</c:v>
                </c:pt>
                <c:pt idx="1313">
                  <c:v>8</c:v>
                </c:pt>
                <c:pt idx="1314">
                  <c:v>8</c:v>
                </c:pt>
                <c:pt idx="1315">
                  <c:v>8</c:v>
                </c:pt>
                <c:pt idx="1316">
                  <c:v>8</c:v>
                </c:pt>
                <c:pt idx="1317">
                  <c:v>8</c:v>
                </c:pt>
                <c:pt idx="1318">
                  <c:v>8</c:v>
                </c:pt>
                <c:pt idx="1319">
                  <c:v>8</c:v>
                </c:pt>
                <c:pt idx="1320">
                  <c:v>8</c:v>
                </c:pt>
                <c:pt idx="1321">
                  <c:v>8</c:v>
                </c:pt>
                <c:pt idx="1322">
                  <c:v>8</c:v>
                </c:pt>
                <c:pt idx="1323">
                  <c:v>8</c:v>
                </c:pt>
                <c:pt idx="1324">
                  <c:v>8</c:v>
                </c:pt>
                <c:pt idx="1325">
                  <c:v>8</c:v>
                </c:pt>
                <c:pt idx="1326">
                  <c:v>8</c:v>
                </c:pt>
                <c:pt idx="1327">
                  <c:v>8</c:v>
                </c:pt>
                <c:pt idx="1328">
                  <c:v>8</c:v>
                </c:pt>
                <c:pt idx="1329">
                  <c:v>8</c:v>
                </c:pt>
                <c:pt idx="1330">
                  <c:v>8</c:v>
                </c:pt>
                <c:pt idx="1331">
                  <c:v>8</c:v>
                </c:pt>
                <c:pt idx="1332">
                  <c:v>8</c:v>
                </c:pt>
                <c:pt idx="1333">
                  <c:v>8</c:v>
                </c:pt>
                <c:pt idx="1334">
                  <c:v>8</c:v>
                </c:pt>
                <c:pt idx="1335">
                  <c:v>8</c:v>
                </c:pt>
                <c:pt idx="1336">
                  <c:v>8</c:v>
                </c:pt>
                <c:pt idx="1337">
                  <c:v>8</c:v>
                </c:pt>
                <c:pt idx="1338">
                  <c:v>8</c:v>
                </c:pt>
                <c:pt idx="1339">
                  <c:v>8</c:v>
                </c:pt>
                <c:pt idx="1340">
                  <c:v>8</c:v>
                </c:pt>
                <c:pt idx="1341">
                  <c:v>8</c:v>
                </c:pt>
                <c:pt idx="1342">
                  <c:v>8</c:v>
                </c:pt>
                <c:pt idx="1343">
                  <c:v>8</c:v>
                </c:pt>
                <c:pt idx="1344">
                  <c:v>8</c:v>
                </c:pt>
                <c:pt idx="1345">
                  <c:v>8</c:v>
                </c:pt>
                <c:pt idx="1346">
                  <c:v>8</c:v>
                </c:pt>
                <c:pt idx="1347">
                  <c:v>8</c:v>
                </c:pt>
                <c:pt idx="1348">
                  <c:v>8</c:v>
                </c:pt>
                <c:pt idx="1349">
                  <c:v>8</c:v>
                </c:pt>
                <c:pt idx="1350">
                  <c:v>8</c:v>
                </c:pt>
                <c:pt idx="1351">
                  <c:v>8</c:v>
                </c:pt>
                <c:pt idx="1352">
                  <c:v>8</c:v>
                </c:pt>
                <c:pt idx="1353">
                  <c:v>8</c:v>
                </c:pt>
                <c:pt idx="1354">
                  <c:v>8</c:v>
                </c:pt>
                <c:pt idx="1355">
                  <c:v>8</c:v>
                </c:pt>
                <c:pt idx="1356">
                  <c:v>8</c:v>
                </c:pt>
                <c:pt idx="1357">
                  <c:v>8</c:v>
                </c:pt>
                <c:pt idx="1358">
                  <c:v>8</c:v>
                </c:pt>
                <c:pt idx="1359">
                  <c:v>8</c:v>
                </c:pt>
                <c:pt idx="1360">
                  <c:v>8</c:v>
                </c:pt>
                <c:pt idx="1361">
                  <c:v>8</c:v>
                </c:pt>
                <c:pt idx="1362">
                  <c:v>8</c:v>
                </c:pt>
                <c:pt idx="1363">
                  <c:v>8</c:v>
                </c:pt>
                <c:pt idx="1364">
                  <c:v>8</c:v>
                </c:pt>
                <c:pt idx="1365">
                  <c:v>8</c:v>
                </c:pt>
                <c:pt idx="1366">
                  <c:v>8</c:v>
                </c:pt>
                <c:pt idx="1367">
                  <c:v>8</c:v>
                </c:pt>
                <c:pt idx="1368">
                  <c:v>8</c:v>
                </c:pt>
                <c:pt idx="1369">
                  <c:v>8</c:v>
                </c:pt>
                <c:pt idx="1370">
                  <c:v>8</c:v>
                </c:pt>
                <c:pt idx="1371">
                  <c:v>8</c:v>
                </c:pt>
                <c:pt idx="1372">
                  <c:v>8</c:v>
                </c:pt>
                <c:pt idx="1373">
                  <c:v>8</c:v>
                </c:pt>
                <c:pt idx="1374">
                  <c:v>8</c:v>
                </c:pt>
                <c:pt idx="1375">
                  <c:v>8</c:v>
                </c:pt>
                <c:pt idx="1376">
                  <c:v>8</c:v>
                </c:pt>
                <c:pt idx="1377">
                  <c:v>8</c:v>
                </c:pt>
                <c:pt idx="1378">
                  <c:v>8</c:v>
                </c:pt>
                <c:pt idx="1379">
                  <c:v>8</c:v>
                </c:pt>
                <c:pt idx="1380">
                  <c:v>8</c:v>
                </c:pt>
                <c:pt idx="1381">
                  <c:v>8</c:v>
                </c:pt>
                <c:pt idx="1382">
                  <c:v>8</c:v>
                </c:pt>
                <c:pt idx="1383">
                  <c:v>8</c:v>
                </c:pt>
                <c:pt idx="1384">
                  <c:v>8</c:v>
                </c:pt>
                <c:pt idx="1385">
                  <c:v>8</c:v>
                </c:pt>
                <c:pt idx="1386">
                  <c:v>8</c:v>
                </c:pt>
                <c:pt idx="1387">
                  <c:v>8</c:v>
                </c:pt>
                <c:pt idx="1388">
                  <c:v>8</c:v>
                </c:pt>
                <c:pt idx="1389">
                  <c:v>8</c:v>
                </c:pt>
                <c:pt idx="1390">
                  <c:v>8</c:v>
                </c:pt>
                <c:pt idx="1391">
                  <c:v>8</c:v>
                </c:pt>
                <c:pt idx="1392">
                  <c:v>8</c:v>
                </c:pt>
                <c:pt idx="1393">
                  <c:v>8</c:v>
                </c:pt>
                <c:pt idx="1394">
                  <c:v>8</c:v>
                </c:pt>
                <c:pt idx="1395">
                  <c:v>8</c:v>
                </c:pt>
                <c:pt idx="1396">
                  <c:v>8</c:v>
                </c:pt>
                <c:pt idx="1397">
                  <c:v>8</c:v>
                </c:pt>
                <c:pt idx="1398">
                  <c:v>8</c:v>
                </c:pt>
                <c:pt idx="1399">
                  <c:v>8</c:v>
                </c:pt>
                <c:pt idx="1400">
                  <c:v>8</c:v>
                </c:pt>
                <c:pt idx="1401">
                  <c:v>8</c:v>
                </c:pt>
                <c:pt idx="1402">
                  <c:v>8</c:v>
                </c:pt>
                <c:pt idx="1403">
                  <c:v>8</c:v>
                </c:pt>
                <c:pt idx="1404">
                  <c:v>8</c:v>
                </c:pt>
                <c:pt idx="1405">
                  <c:v>8</c:v>
                </c:pt>
                <c:pt idx="1406">
                  <c:v>8</c:v>
                </c:pt>
                <c:pt idx="1407">
                  <c:v>8</c:v>
                </c:pt>
                <c:pt idx="1408">
                  <c:v>8</c:v>
                </c:pt>
                <c:pt idx="1409">
                  <c:v>8</c:v>
                </c:pt>
                <c:pt idx="1410">
                  <c:v>8</c:v>
                </c:pt>
                <c:pt idx="1411">
                  <c:v>8</c:v>
                </c:pt>
                <c:pt idx="1412">
                  <c:v>8</c:v>
                </c:pt>
                <c:pt idx="1413">
                  <c:v>8</c:v>
                </c:pt>
                <c:pt idx="1414">
                  <c:v>8</c:v>
                </c:pt>
                <c:pt idx="1415">
                  <c:v>8</c:v>
                </c:pt>
                <c:pt idx="1416">
                  <c:v>8</c:v>
                </c:pt>
                <c:pt idx="1417">
                  <c:v>8</c:v>
                </c:pt>
                <c:pt idx="1418">
                  <c:v>8</c:v>
                </c:pt>
                <c:pt idx="1419">
                  <c:v>8</c:v>
                </c:pt>
                <c:pt idx="1420">
                  <c:v>8</c:v>
                </c:pt>
                <c:pt idx="1421">
                  <c:v>8</c:v>
                </c:pt>
                <c:pt idx="1422">
                  <c:v>8</c:v>
                </c:pt>
                <c:pt idx="1423">
                  <c:v>8</c:v>
                </c:pt>
                <c:pt idx="1424">
                  <c:v>8</c:v>
                </c:pt>
                <c:pt idx="1425">
                  <c:v>7</c:v>
                </c:pt>
                <c:pt idx="1426">
                  <c:v>8</c:v>
                </c:pt>
                <c:pt idx="1427">
                  <c:v>8</c:v>
                </c:pt>
                <c:pt idx="1428">
                  <c:v>7</c:v>
                </c:pt>
                <c:pt idx="1429">
                  <c:v>8</c:v>
                </c:pt>
                <c:pt idx="1430">
                  <c:v>7</c:v>
                </c:pt>
                <c:pt idx="1431">
                  <c:v>8</c:v>
                </c:pt>
                <c:pt idx="1432">
                  <c:v>8</c:v>
                </c:pt>
                <c:pt idx="1433">
                  <c:v>8</c:v>
                </c:pt>
                <c:pt idx="1434">
                  <c:v>8</c:v>
                </c:pt>
                <c:pt idx="1435">
                  <c:v>8</c:v>
                </c:pt>
                <c:pt idx="1436">
                  <c:v>7</c:v>
                </c:pt>
                <c:pt idx="1437">
                  <c:v>7</c:v>
                </c:pt>
                <c:pt idx="1438">
                  <c:v>8</c:v>
                </c:pt>
                <c:pt idx="1439">
                  <c:v>8</c:v>
                </c:pt>
                <c:pt idx="1440">
                  <c:v>8</c:v>
                </c:pt>
                <c:pt idx="1441">
                  <c:v>8</c:v>
                </c:pt>
                <c:pt idx="1442">
                  <c:v>8</c:v>
                </c:pt>
                <c:pt idx="1443">
                  <c:v>8</c:v>
                </c:pt>
                <c:pt idx="1444">
                  <c:v>7</c:v>
                </c:pt>
                <c:pt idx="1445">
                  <c:v>7</c:v>
                </c:pt>
                <c:pt idx="1446">
                  <c:v>7</c:v>
                </c:pt>
                <c:pt idx="1447">
                  <c:v>7</c:v>
                </c:pt>
                <c:pt idx="1448">
                  <c:v>7</c:v>
                </c:pt>
                <c:pt idx="1449">
                  <c:v>7</c:v>
                </c:pt>
                <c:pt idx="1450">
                  <c:v>7</c:v>
                </c:pt>
                <c:pt idx="1451">
                  <c:v>7</c:v>
                </c:pt>
                <c:pt idx="1452">
                  <c:v>8</c:v>
                </c:pt>
                <c:pt idx="1453">
                  <c:v>7</c:v>
                </c:pt>
                <c:pt idx="1454">
                  <c:v>8</c:v>
                </c:pt>
                <c:pt idx="1455">
                  <c:v>7</c:v>
                </c:pt>
                <c:pt idx="1456">
                  <c:v>8</c:v>
                </c:pt>
                <c:pt idx="1457">
                  <c:v>8</c:v>
                </c:pt>
                <c:pt idx="1458">
                  <c:v>7</c:v>
                </c:pt>
                <c:pt idx="1459">
                  <c:v>6</c:v>
                </c:pt>
                <c:pt idx="1460">
                  <c:v>7</c:v>
                </c:pt>
                <c:pt idx="1461">
                  <c:v>7</c:v>
                </c:pt>
                <c:pt idx="1462">
                  <c:v>7</c:v>
                </c:pt>
                <c:pt idx="1463">
                  <c:v>7</c:v>
                </c:pt>
                <c:pt idx="1464">
                  <c:v>7</c:v>
                </c:pt>
                <c:pt idx="1465">
                  <c:v>7</c:v>
                </c:pt>
                <c:pt idx="1466">
                  <c:v>7</c:v>
                </c:pt>
                <c:pt idx="1467">
                  <c:v>7</c:v>
                </c:pt>
                <c:pt idx="1468">
                  <c:v>7</c:v>
                </c:pt>
                <c:pt idx="1469">
                  <c:v>7</c:v>
                </c:pt>
                <c:pt idx="1470">
                  <c:v>7</c:v>
                </c:pt>
                <c:pt idx="1471">
                  <c:v>7</c:v>
                </c:pt>
                <c:pt idx="1472">
                  <c:v>7</c:v>
                </c:pt>
                <c:pt idx="1473">
                  <c:v>7</c:v>
                </c:pt>
                <c:pt idx="1474">
                  <c:v>8</c:v>
                </c:pt>
                <c:pt idx="1475">
                  <c:v>8</c:v>
                </c:pt>
                <c:pt idx="1476">
                  <c:v>7</c:v>
                </c:pt>
                <c:pt idx="1477">
                  <c:v>7</c:v>
                </c:pt>
                <c:pt idx="1478">
                  <c:v>7</c:v>
                </c:pt>
                <c:pt idx="1479">
                  <c:v>7</c:v>
                </c:pt>
                <c:pt idx="1480">
                  <c:v>7</c:v>
                </c:pt>
                <c:pt idx="1481">
                  <c:v>7</c:v>
                </c:pt>
                <c:pt idx="1482">
                  <c:v>7</c:v>
                </c:pt>
                <c:pt idx="1483">
                  <c:v>7</c:v>
                </c:pt>
                <c:pt idx="1484">
                  <c:v>7</c:v>
                </c:pt>
                <c:pt idx="1485">
                  <c:v>7</c:v>
                </c:pt>
                <c:pt idx="1486">
                  <c:v>7</c:v>
                </c:pt>
                <c:pt idx="1487">
                  <c:v>7</c:v>
                </c:pt>
                <c:pt idx="1488">
                  <c:v>7</c:v>
                </c:pt>
                <c:pt idx="1489">
                  <c:v>7</c:v>
                </c:pt>
                <c:pt idx="1490">
                  <c:v>7</c:v>
                </c:pt>
                <c:pt idx="1491">
                  <c:v>7</c:v>
                </c:pt>
                <c:pt idx="1492">
                  <c:v>7</c:v>
                </c:pt>
                <c:pt idx="1493">
                  <c:v>7</c:v>
                </c:pt>
                <c:pt idx="1494">
                  <c:v>7</c:v>
                </c:pt>
                <c:pt idx="1495">
                  <c:v>7</c:v>
                </c:pt>
                <c:pt idx="1496">
                  <c:v>7</c:v>
                </c:pt>
                <c:pt idx="1497">
                  <c:v>7</c:v>
                </c:pt>
                <c:pt idx="1498">
                  <c:v>7</c:v>
                </c:pt>
                <c:pt idx="1499">
                  <c:v>7</c:v>
                </c:pt>
                <c:pt idx="1500">
                  <c:v>7</c:v>
                </c:pt>
                <c:pt idx="1501">
                  <c:v>7</c:v>
                </c:pt>
                <c:pt idx="1502">
                  <c:v>7</c:v>
                </c:pt>
                <c:pt idx="1503">
                  <c:v>7</c:v>
                </c:pt>
                <c:pt idx="1504">
                  <c:v>8</c:v>
                </c:pt>
                <c:pt idx="1505">
                  <c:v>7</c:v>
                </c:pt>
                <c:pt idx="1506">
                  <c:v>7</c:v>
                </c:pt>
                <c:pt idx="1507">
                  <c:v>7</c:v>
                </c:pt>
                <c:pt idx="1508">
                  <c:v>7</c:v>
                </c:pt>
                <c:pt idx="1509">
                  <c:v>7</c:v>
                </c:pt>
                <c:pt idx="1510">
                  <c:v>7</c:v>
                </c:pt>
                <c:pt idx="1511">
                  <c:v>7</c:v>
                </c:pt>
                <c:pt idx="1512">
                  <c:v>7</c:v>
                </c:pt>
                <c:pt idx="1513">
                  <c:v>7</c:v>
                </c:pt>
                <c:pt idx="1514">
                  <c:v>7</c:v>
                </c:pt>
                <c:pt idx="1515">
                  <c:v>7</c:v>
                </c:pt>
                <c:pt idx="1516">
                  <c:v>7</c:v>
                </c:pt>
                <c:pt idx="1517">
                  <c:v>7</c:v>
                </c:pt>
                <c:pt idx="1518">
                  <c:v>7</c:v>
                </c:pt>
                <c:pt idx="1519">
                  <c:v>7</c:v>
                </c:pt>
                <c:pt idx="1520">
                  <c:v>7</c:v>
                </c:pt>
                <c:pt idx="1521">
                  <c:v>7</c:v>
                </c:pt>
                <c:pt idx="1522">
                  <c:v>7</c:v>
                </c:pt>
                <c:pt idx="1523">
                  <c:v>7</c:v>
                </c:pt>
                <c:pt idx="1524">
                  <c:v>7</c:v>
                </c:pt>
                <c:pt idx="1525">
                  <c:v>7</c:v>
                </c:pt>
                <c:pt idx="1526">
                  <c:v>7</c:v>
                </c:pt>
                <c:pt idx="1527">
                  <c:v>7</c:v>
                </c:pt>
                <c:pt idx="1528">
                  <c:v>7</c:v>
                </c:pt>
                <c:pt idx="1529">
                  <c:v>7</c:v>
                </c:pt>
                <c:pt idx="1530">
                  <c:v>7</c:v>
                </c:pt>
                <c:pt idx="1531">
                  <c:v>7</c:v>
                </c:pt>
                <c:pt idx="1532">
                  <c:v>7</c:v>
                </c:pt>
                <c:pt idx="1533">
                  <c:v>7</c:v>
                </c:pt>
                <c:pt idx="1534">
                  <c:v>7</c:v>
                </c:pt>
                <c:pt idx="1535">
                  <c:v>7</c:v>
                </c:pt>
                <c:pt idx="1536">
                  <c:v>7</c:v>
                </c:pt>
                <c:pt idx="1537">
                  <c:v>7</c:v>
                </c:pt>
                <c:pt idx="1538">
                  <c:v>7</c:v>
                </c:pt>
                <c:pt idx="1539">
                  <c:v>7</c:v>
                </c:pt>
                <c:pt idx="1540">
                  <c:v>7</c:v>
                </c:pt>
                <c:pt idx="1541">
                  <c:v>7</c:v>
                </c:pt>
                <c:pt idx="1542">
                  <c:v>7</c:v>
                </c:pt>
                <c:pt idx="1543">
                  <c:v>7</c:v>
                </c:pt>
                <c:pt idx="1544">
                  <c:v>7</c:v>
                </c:pt>
                <c:pt idx="1545">
                  <c:v>7</c:v>
                </c:pt>
                <c:pt idx="1546">
                  <c:v>7</c:v>
                </c:pt>
                <c:pt idx="1547">
                  <c:v>7</c:v>
                </c:pt>
                <c:pt idx="1548">
                  <c:v>7</c:v>
                </c:pt>
                <c:pt idx="1549">
                  <c:v>7</c:v>
                </c:pt>
                <c:pt idx="1550">
                  <c:v>7</c:v>
                </c:pt>
                <c:pt idx="1551">
                  <c:v>7</c:v>
                </c:pt>
                <c:pt idx="1552">
                  <c:v>7</c:v>
                </c:pt>
                <c:pt idx="1553">
                  <c:v>7</c:v>
                </c:pt>
                <c:pt idx="1554">
                  <c:v>7</c:v>
                </c:pt>
                <c:pt idx="1555">
                  <c:v>7</c:v>
                </c:pt>
                <c:pt idx="1556">
                  <c:v>7</c:v>
                </c:pt>
                <c:pt idx="1557">
                  <c:v>7</c:v>
                </c:pt>
                <c:pt idx="1558">
                  <c:v>7</c:v>
                </c:pt>
                <c:pt idx="1559">
                  <c:v>7</c:v>
                </c:pt>
                <c:pt idx="1560">
                  <c:v>7</c:v>
                </c:pt>
                <c:pt idx="1561">
                  <c:v>7</c:v>
                </c:pt>
                <c:pt idx="1562">
                  <c:v>7</c:v>
                </c:pt>
                <c:pt idx="1563">
                  <c:v>7</c:v>
                </c:pt>
                <c:pt idx="1564">
                  <c:v>7</c:v>
                </c:pt>
                <c:pt idx="1565">
                  <c:v>7</c:v>
                </c:pt>
                <c:pt idx="1566">
                  <c:v>7</c:v>
                </c:pt>
                <c:pt idx="1567">
                  <c:v>7</c:v>
                </c:pt>
                <c:pt idx="1568">
                  <c:v>7</c:v>
                </c:pt>
                <c:pt idx="1569">
                  <c:v>7</c:v>
                </c:pt>
                <c:pt idx="1570">
                  <c:v>7</c:v>
                </c:pt>
                <c:pt idx="1571">
                  <c:v>7</c:v>
                </c:pt>
                <c:pt idx="1572">
                  <c:v>7</c:v>
                </c:pt>
                <c:pt idx="1573">
                  <c:v>7</c:v>
                </c:pt>
                <c:pt idx="1574">
                  <c:v>7</c:v>
                </c:pt>
                <c:pt idx="1575">
                  <c:v>7</c:v>
                </c:pt>
                <c:pt idx="1576">
                  <c:v>7</c:v>
                </c:pt>
                <c:pt idx="1577">
                  <c:v>7</c:v>
                </c:pt>
                <c:pt idx="1578">
                  <c:v>7</c:v>
                </c:pt>
                <c:pt idx="1579">
                  <c:v>7</c:v>
                </c:pt>
                <c:pt idx="1580">
                  <c:v>7</c:v>
                </c:pt>
                <c:pt idx="1581">
                  <c:v>7</c:v>
                </c:pt>
                <c:pt idx="1582">
                  <c:v>7</c:v>
                </c:pt>
                <c:pt idx="1583">
                  <c:v>7</c:v>
                </c:pt>
                <c:pt idx="1584">
                  <c:v>7</c:v>
                </c:pt>
                <c:pt idx="1585">
                  <c:v>7</c:v>
                </c:pt>
                <c:pt idx="1586">
                  <c:v>7</c:v>
                </c:pt>
                <c:pt idx="1587">
                  <c:v>7</c:v>
                </c:pt>
                <c:pt idx="1588">
                  <c:v>7</c:v>
                </c:pt>
                <c:pt idx="1589">
                  <c:v>7</c:v>
                </c:pt>
                <c:pt idx="1590">
                  <c:v>7</c:v>
                </c:pt>
                <c:pt idx="1591">
                  <c:v>7</c:v>
                </c:pt>
                <c:pt idx="1592">
                  <c:v>7</c:v>
                </c:pt>
                <c:pt idx="1593">
                  <c:v>7</c:v>
                </c:pt>
                <c:pt idx="1594">
                  <c:v>7</c:v>
                </c:pt>
                <c:pt idx="1595">
                  <c:v>7</c:v>
                </c:pt>
                <c:pt idx="1596">
                  <c:v>7</c:v>
                </c:pt>
                <c:pt idx="1597">
                  <c:v>7</c:v>
                </c:pt>
                <c:pt idx="1598">
                  <c:v>7</c:v>
                </c:pt>
                <c:pt idx="1599">
                  <c:v>7</c:v>
                </c:pt>
                <c:pt idx="1600">
                  <c:v>7</c:v>
                </c:pt>
                <c:pt idx="1601">
                  <c:v>7</c:v>
                </c:pt>
                <c:pt idx="1602">
                  <c:v>7</c:v>
                </c:pt>
                <c:pt idx="1603">
                  <c:v>7</c:v>
                </c:pt>
                <c:pt idx="1604">
                  <c:v>7</c:v>
                </c:pt>
                <c:pt idx="1605">
                  <c:v>7</c:v>
                </c:pt>
                <c:pt idx="1606">
                  <c:v>7</c:v>
                </c:pt>
                <c:pt idx="1607">
                  <c:v>7</c:v>
                </c:pt>
                <c:pt idx="1608">
                  <c:v>7</c:v>
                </c:pt>
                <c:pt idx="1609">
                  <c:v>7</c:v>
                </c:pt>
                <c:pt idx="1610">
                  <c:v>7</c:v>
                </c:pt>
                <c:pt idx="1611">
                  <c:v>7</c:v>
                </c:pt>
                <c:pt idx="1612">
                  <c:v>7</c:v>
                </c:pt>
                <c:pt idx="1613">
                  <c:v>7</c:v>
                </c:pt>
                <c:pt idx="1614">
                  <c:v>7</c:v>
                </c:pt>
                <c:pt idx="1615">
                  <c:v>6</c:v>
                </c:pt>
                <c:pt idx="1616">
                  <c:v>6</c:v>
                </c:pt>
                <c:pt idx="1617">
                  <c:v>7</c:v>
                </c:pt>
                <c:pt idx="1618">
                  <c:v>7</c:v>
                </c:pt>
                <c:pt idx="1619">
                  <c:v>7</c:v>
                </c:pt>
                <c:pt idx="1620">
                  <c:v>7</c:v>
                </c:pt>
                <c:pt idx="1621">
                  <c:v>7</c:v>
                </c:pt>
                <c:pt idx="1622">
                  <c:v>7</c:v>
                </c:pt>
                <c:pt idx="1623">
                  <c:v>7</c:v>
                </c:pt>
                <c:pt idx="1624">
                  <c:v>7</c:v>
                </c:pt>
                <c:pt idx="1625">
                  <c:v>7</c:v>
                </c:pt>
                <c:pt idx="1626">
                  <c:v>7</c:v>
                </c:pt>
                <c:pt idx="1627">
                  <c:v>7</c:v>
                </c:pt>
                <c:pt idx="1628">
                  <c:v>7</c:v>
                </c:pt>
                <c:pt idx="1629">
                  <c:v>7</c:v>
                </c:pt>
                <c:pt idx="1630">
                  <c:v>7</c:v>
                </c:pt>
                <c:pt idx="1631">
                  <c:v>7</c:v>
                </c:pt>
                <c:pt idx="1632">
                  <c:v>7</c:v>
                </c:pt>
                <c:pt idx="1633">
                  <c:v>7</c:v>
                </c:pt>
                <c:pt idx="1634">
                  <c:v>7</c:v>
                </c:pt>
                <c:pt idx="1635">
                  <c:v>7</c:v>
                </c:pt>
                <c:pt idx="1636">
                  <c:v>7</c:v>
                </c:pt>
                <c:pt idx="1637">
                  <c:v>7</c:v>
                </c:pt>
                <c:pt idx="1638">
                  <c:v>7</c:v>
                </c:pt>
                <c:pt idx="1639">
                  <c:v>7</c:v>
                </c:pt>
                <c:pt idx="1640">
                  <c:v>7</c:v>
                </c:pt>
                <c:pt idx="1641">
                  <c:v>7</c:v>
                </c:pt>
                <c:pt idx="1642">
                  <c:v>7</c:v>
                </c:pt>
                <c:pt idx="1643">
                  <c:v>7</c:v>
                </c:pt>
                <c:pt idx="1644">
                  <c:v>7</c:v>
                </c:pt>
                <c:pt idx="1645">
                  <c:v>7</c:v>
                </c:pt>
                <c:pt idx="1646">
                  <c:v>7</c:v>
                </c:pt>
                <c:pt idx="1647">
                  <c:v>7</c:v>
                </c:pt>
                <c:pt idx="1648">
                  <c:v>7</c:v>
                </c:pt>
                <c:pt idx="1649">
                  <c:v>7</c:v>
                </c:pt>
                <c:pt idx="1650">
                  <c:v>7</c:v>
                </c:pt>
                <c:pt idx="1651">
                  <c:v>7</c:v>
                </c:pt>
                <c:pt idx="1652">
                  <c:v>7</c:v>
                </c:pt>
                <c:pt idx="1653">
                  <c:v>7</c:v>
                </c:pt>
                <c:pt idx="1654">
                  <c:v>5</c:v>
                </c:pt>
                <c:pt idx="1655">
                  <c:v>6</c:v>
                </c:pt>
                <c:pt idx="1656">
                  <c:v>6</c:v>
                </c:pt>
                <c:pt idx="1657">
                  <c:v>6</c:v>
                </c:pt>
                <c:pt idx="1658">
                  <c:v>6</c:v>
                </c:pt>
                <c:pt idx="1659">
                  <c:v>6</c:v>
                </c:pt>
                <c:pt idx="1660">
                  <c:v>7</c:v>
                </c:pt>
                <c:pt idx="1661">
                  <c:v>7</c:v>
                </c:pt>
                <c:pt idx="1662">
                  <c:v>7</c:v>
                </c:pt>
                <c:pt idx="1663">
                  <c:v>7</c:v>
                </c:pt>
                <c:pt idx="1664">
                  <c:v>7</c:v>
                </c:pt>
                <c:pt idx="1665">
                  <c:v>7</c:v>
                </c:pt>
                <c:pt idx="1666">
                  <c:v>7</c:v>
                </c:pt>
                <c:pt idx="1667">
                  <c:v>6</c:v>
                </c:pt>
                <c:pt idx="1668">
                  <c:v>6</c:v>
                </c:pt>
                <c:pt idx="1669">
                  <c:v>6</c:v>
                </c:pt>
                <c:pt idx="1670">
                  <c:v>6</c:v>
                </c:pt>
                <c:pt idx="1671">
                  <c:v>6</c:v>
                </c:pt>
                <c:pt idx="1672">
                  <c:v>6</c:v>
                </c:pt>
                <c:pt idx="1673">
                  <c:v>7</c:v>
                </c:pt>
                <c:pt idx="1674">
                  <c:v>7</c:v>
                </c:pt>
                <c:pt idx="1675">
                  <c:v>7</c:v>
                </c:pt>
                <c:pt idx="1676">
                  <c:v>7</c:v>
                </c:pt>
                <c:pt idx="1677">
                  <c:v>7</c:v>
                </c:pt>
                <c:pt idx="1678">
                  <c:v>6</c:v>
                </c:pt>
                <c:pt idx="1679">
                  <c:v>7</c:v>
                </c:pt>
                <c:pt idx="1680">
                  <c:v>7</c:v>
                </c:pt>
                <c:pt idx="1681">
                  <c:v>7</c:v>
                </c:pt>
                <c:pt idx="1682">
                  <c:v>7</c:v>
                </c:pt>
                <c:pt idx="1683">
                  <c:v>7</c:v>
                </c:pt>
                <c:pt idx="1684">
                  <c:v>6</c:v>
                </c:pt>
                <c:pt idx="1685">
                  <c:v>6</c:v>
                </c:pt>
                <c:pt idx="1686">
                  <c:v>6</c:v>
                </c:pt>
                <c:pt idx="1687">
                  <c:v>6</c:v>
                </c:pt>
                <c:pt idx="1688">
                  <c:v>6</c:v>
                </c:pt>
                <c:pt idx="1689">
                  <c:v>6</c:v>
                </c:pt>
                <c:pt idx="1690">
                  <c:v>6</c:v>
                </c:pt>
                <c:pt idx="1691">
                  <c:v>6</c:v>
                </c:pt>
                <c:pt idx="1692">
                  <c:v>7</c:v>
                </c:pt>
                <c:pt idx="1693">
                  <c:v>7</c:v>
                </c:pt>
                <c:pt idx="1694">
                  <c:v>7</c:v>
                </c:pt>
                <c:pt idx="1695">
                  <c:v>7</c:v>
                </c:pt>
                <c:pt idx="1696">
                  <c:v>7</c:v>
                </c:pt>
                <c:pt idx="1697">
                  <c:v>6</c:v>
                </c:pt>
                <c:pt idx="1698">
                  <c:v>6</c:v>
                </c:pt>
                <c:pt idx="1699">
                  <c:v>6</c:v>
                </c:pt>
                <c:pt idx="1700">
                  <c:v>6</c:v>
                </c:pt>
                <c:pt idx="1701">
                  <c:v>6</c:v>
                </c:pt>
                <c:pt idx="1702">
                  <c:v>6</c:v>
                </c:pt>
                <c:pt idx="1703">
                  <c:v>6</c:v>
                </c:pt>
                <c:pt idx="1704">
                  <c:v>6</c:v>
                </c:pt>
                <c:pt idx="1705">
                  <c:v>6</c:v>
                </c:pt>
                <c:pt idx="1706">
                  <c:v>6</c:v>
                </c:pt>
                <c:pt idx="1707">
                  <c:v>6</c:v>
                </c:pt>
                <c:pt idx="1708">
                  <c:v>6</c:v>
                </c:pt>
                <c:pt idx="1709">
                  <c:v>6</c:v>
                </c:pt>
                <c:pt idx="1710">
                  <c:v>6</c:v>
                </c:pt>
                <c:pt idx="1711">
                  <c:v>6</c:v>
                </c:pt>
                <c:pt idx="1712">
                  <c:v>6</c:v>
                </c:pt>
                <c:pt idx="1713">
                  <c:v>6</c:v>
                </c:pt>
                <c:pt idx="1714">
                  <c:v>7</c:v>
                </c:pt>
                <c:pt idx="1715">
                  <c:v>6</c:v>
                </c:pt>
                <c:pt idx="1716">
                  <c:v>6</c:v>
                </c:pt>
                <c:pt idx="1717">
                  <c:v>6</c:v>
                </c:pt>
                <c:pt idx="1718">
                  <c:v>6</c:v>
                </c:pt>
                <c:pt idx="1719">
                  <c:v>6</c:v>
                </c:pt>
                <c:pt idx="1720">
                  <c:v>6</c:v>
                </c:pt>
                <c:pt idx="1721">
                  <c:v>6</c:v>
                </c:pt>
                <c:pt idx="1722">
                  <c:v>6</c:v>
                </c:pt>
                <c:pt idx="1723">
                  <c:v>6</c:v>
                </c:pt>
                <c:pt idx="1724">
                  <c:v>6</c:v>
                </c:pt>
                <c:pt idx="1725">
                  <c:v>6</c:v>
                </c:pt>
                <c:pt idx="1726">
                  <c:v>6</c:v>
                </c:pt>
                <c:pt idx="1727">
                  <c:v>6</c:v>
                </c:pt>
                <c:pt idx="1728">
                  <c:v>6</c:v>
                </c:pt>
                <c:pt idx="1729">
                  <c:v>6</c:v>
                </c:pt>
                <c:pt idx="1730">
                  <c:v>6</c:v>
                </c:pt>
                <c:pt idx="1731">
                  <c:v>6</c:v>
                </c:pt>
                <c:pt idx="1732">
                  <c:v>6</c:v>
                </c:pt>
                <c:pt idx="1733">
                  <c:v>7</c:v>
                </c:pt>
                <c:pt idx="1734">
                  <c:v>7</c:v>
                </c:pt>
                <c:pt idx="1735">
                  <c:v>6</c:v>
                </c:pt>
                <c:pt idx="1736">
                  <c:v>6</c:v>
                </c:pt>
                <c:pt idx="1737">
                  <c:v>6</c:v>
                </c:pt>
                <c:pt idx="1738">
                  <c:v>6</c:v>
                </c:pt>
                <c:pt idx="1739">
                  <c:v>6</c:v>
                </c:pt>
                <c:pt idx="1740">
                  <c:v>6</c:v>
                </c:pt>
                <c:pt idx="1741">
                  <c:v>6</c:v>
                </c:pt>
                <c:pt idx="1742">
                  <c:v>6</c:v>
                </c:pt>
                <c:pt idx="1743">
                  <c:v>6</c:v>
                </c:pt>
                <c:pt idx="1744">
                  <c:v>6</c:v>
                </c:pt>
                <c:pt idx="1745">
                  <c:v>6</c:v>
                </c:pt>
                <c:pt idx="1746">
                  <c:v>6</c:v>
                </c:pt>
                <c:pt idx="1747">
                  <c:v>6</c:v>
                </c:pt>
                <c:pt idx="1748">
                  <c:v>6</c:v>
                </c:pt>
                <c:pt idx="1749">
                  <c:v>6</c:v>
                </c:pt>
                <c:pt idx="1750">
                  <c:v>6</c:v>
                </c:pt>
                <c:pt idx="1751">
                  <c:v>6</c:v>
                </c:pt>
                <c:pt idx="1752">
                  <c:v>6</c:v>
                </c:pt>
                <c:pt idx="1753">
                  <c:v>6</c:v>
                </c:pt>
                <c:pt idx="1754">
                  <c:v>6</c:v>
                </c:pt>
                <c:pt idx="1755">
                  <c:v>6</c:v>
                </c:pt>
                <c:pt idx="1756">
                  <c:v>6</c:v>
                </c:pt>
                <c:pt idx="1757">
                  <c:v>6</c:v>
                </c:pt>
                <c:pt idx="1758">
                  <c:v>6</c:v>
                </c:pt>
                <c:pt idx="1759">
                  <c:v>6</c:v>
                </c:pt>
                <c:pt idx="1760">
                  <c:v>6</c:v>
                </c:pt>
                <c:pt idx="1761">
                  <c:v>6</c:v>
                </c:pt>
                <c:pt idx="1762">
                  <c:v>6</c:v>
                </c:pt>
                <c:pt idx="1763">
                  <c:v>6</c:v>
                </c:pt>
                <c:pt idx="1764">
                  <c:v>6</c:v>
                </c:pt>
                <c:pt idx="1765">
                  <c:v>6</c:v>
                </c:pt>
                <c:pt idx="1766">
                  <c:v>6</c:v>
                </c:pt>
                <c:pt idx="1767">
                  <c:v>6</c:v>
                </c:pt>
                <c:pt idx="1768">
                  <c:v>6</c:v>
                </c:pt>
                <c:pt idx="1769">
                  <c:v>6</c:v>
                </c:pt>
                <c:pt idx="1770">
                  <c:v>6</c:v>
                </c:pt>
                <c:pt idx="1771">
                  <c:v>6</c:v>
                </c:pt>
                <c:pt idx="1772">
                  <c:v>6</c:v>
                </c:pt>
                <c:pt idx="1773">
                  <c:v>6</c:v>
                </c:pt>
                <c:pt idx="1774">
                  <c:v>6</c:v>
                </c:pt>
                <c:pt idx="1775">
                  <c:v>6</c:v>
                </c:pt>
                <c:pt idx="1776">
                  <c:v>6</c:v>
                </c:pt>
                <c:pt idx="1777">
                  <c:v>6</c:v>
                </c:pt>
                <c:pt idx="1778">
                  <c:v>6</c:v>
                </c:pt>
                <c:pt idx="1779">
                  <c:v>6</c:v>
                </c:pt>
                <c:pt idx="1780">
                  <c:v>6</c:v>
                </c:pt>
                <c:pt idx="1781">
                  <c:v>6</c:v>
                </c:pt>
                <c:pt idx="1782">
                  <c:v>6</c:v>
                </c:pt>
                <c:pt idx="1783">
                  <c:v>6</c:v>
                </c:pt>
                <c:pt idx="1784">
                  <c:v>6</c:v>
                </c:pt>
                <c:pt idx="1785">
                  <c:v>6</c:v>
                </c:pt>
                <c:pt idx="1786">
                  <c:v>6</c:v>
                </c:pt>
                <c:pt idx="1787">
                  <c:v>6</c:v>
                </c:pt>
                <c:pt idx="1788">
                  <c:v>6</c:v>
                </c:pt>
                <c:pt idx="1789">
                  <c:v>6</c:v>
                </c:pt>
                <c:pt idx="1790">
                  <c:v>6</c:v>
                </c:pt>
                <c:pt idx="1791">
                  <c:v>6</c:v>
                </c:pt>
                <c:pt idx="1792">
                  <c:v>6</c:v>
                </c:pt>
                <c:pt idx="1793">
                  <c:v>6</c:v>
                </c:pt>
                <c:pt idx="1794">
                  <c:v>6</c:v>
                </c:pt>
                <c:pt idx="1795">
                  <c:v>6</c:v>
                </c:pt>
                <c:pt idx="1796">
                  <c:v>6</c:v>
                </c:pt>
                <c:pt idx="1797">
                  <c:v>6</c:v>
                </c:pt>
                <c:pt idx="1798">
                  <c:v>6</c:v>
                </c:pt>
                <c:pt idx="1799">
                  <c:v>6</c:v>
                </c:pt>
                <c:pt idx="1800">
                  <c:v>6</c:v>
                </c:pt>
                <c:pt idx="1801">
                  <c:v>6</c:v>
                </c:pt>
                <c:pt idx="1802">
                  <c:v>6</c:v>
                </c:pt>
                <c:pt idx="1803">
                  <c:v>6</c:v>
                </c:pt>
                <c:pt idx="1804">
                  <c:v>6</c:v>
                </c:pt>
                <c:pt idx="1805">
                  <c:v>6</c:v>
                </c:pt>
                <c:pt idx="1806">
                  <c:v>6</c:v>
                </c:pt>
                <c:pt idx="1807">
                  <c:v>6</c:v>
                </c:pt>
                <c:pt idx="1808">
                  <c:v>6</c:v>
                </c:pt>
                <c:pt idx="1809">
                  <c:v>6</c:v>
                </c:pt>
                <c:pt idx="1810">
                  <c:v>6</c:v>
                </c:pt>
                <c:pt idx="1811">
                  <c:v>6</c:v>
                </c:pt>
                <c:pt idx="1812">
                  <c:v>6</c:v>
                </c:pt>
                <c:pt idx="1813">
                  <c:v>6</c:v>
                </c:pt>
                <c:pt idx="1814">
                  <c:v>6</c:v>
                </c:pt>
                <c:pt idx="1815">
                  <c:v>6</c:v>
                </c:pt>
                <c:pt idx="1816">
                  <c:v>6</c:v>
                </c:pt>
                <c:pt idx="1817">
                  <c:v>6</c:v>
                </c:pt>
                <c:pt idx="1818">
                  <c:v>6</c:v>
                </c:pt>
                <c:pt idx="1819">
                  <c:v>6</c:v>
                </c:pt>
                <c:pt idx="1820">
                  <c:v>6</c:v>
                </c:pt>
                <c:pt idx="1821">
                  <c:v>6</c:v>
                </c:pt>
                <c:pt idx="1822">
                  <c:v>6</c:v>
                </c:pt>
                <c:pt idx="1823">
                  <c:v>6</c:v>
                </c:pt>
                <c:pt idx="1824">
                  <c:v>6</c:v>
                </c:pt>
                <c:pt idx="1825">
                  <c:v>6</c:v>
                </c:pt>
                <c:pt idx="1826">
                  <c:v>6</c:v>
                </c:pt>
                <c:pt idx="1827">
                  <c:v>6</c:v>
                </c:pt>
                <c:pt idx="1828">
                  <c:v>6</c:v>
                </c:pt>
                <c:pt idx="1829">
                  <c:v>6</c:v>
                </c:pt>
                <c:pt idx="1830">
                  <c:v>6</c:v>
                </c:pt>
                <c:pt idx="1831">
                  <c:v>6</c:v>
                </c:pt>
                <c:pt idx="1832">
                  <c:v>6</c:v>
                </c:pt>
                <c:pt idx="1833">
                  <c:v>6</c:v>
                </c:pt>
                <c:pt idx="1834">
                  <c:v>6</c:v>
                </c:pt>
                <c:pt idx="1835">
                  <c:v>5</c:v>
                </c:pt>
                <c:pt idx="1836">
                  <c:v>6</c:v>
                </c:pt>
                <c:pt idx="1837">
                  <c:v>5</c:v>
                </c:pt>
                <c:pt idx="1838">
                  <c:v>5</c:v>
                </c:pt>
                <c:pt idx="1839">
                  <c:v>6</c:v>
                </c:pt>
                <c:pt idx="1840">
                  <c:v>6</c:v>
                </c:pt>
                <c:pt idx="1841">
                  <c:v>6</c:v>
                </c:pt>
                <c:pt idx="1842">
                  <c:v>6</c:v>
                </c:pt>
                <c:pt idx="1843">
                  <c:v>6</c:v>
                </c:pt>
                <c:pt idx="1844">
                  <c:v>6</c:v>
                </c:pt>
                <c:pt idx="1845">
                  <c:v>6</c:v>
                </c:pt>
                <c:pt idx="1846">
                  <c:v>6</c:v>
                </c:pt>
                <c:pt idx="1847">
                  <c:v>5</c:v>
                </c:pt>
                <c:pt idx="1848">
                  <c:v>4</c:v>
                </c:pt>
                <c:pt idx="1849">
                  <c:v>5</c:v>
                </c:pt>
                <c:pt idx="1850">
                  <c:v>5</c:v>
                </c:pt>
                <c:pt idx="1851">
                  <c:v>5</c:v>
                </c:pt>
                <c:pt idx="1852">
                  <c:v>5</c:v>
                </c:pt>
                <c:pt idx="1853">
                  <c:v>5</c:v>
                </c:pt>
                <c:pt idx="1854">
                  <c:v>5</c:v>
                </c:pt>
                <c:pt idx="1855">
                  <c:v>5</c:v>
                </c:pt>
                <c:pt idx="1856">
                  <c:v>5</c:v>
                </c:pt>
                <c:pt idx="1857">
                  <c:v>5</c:v>
                </c:pt>
                <c:pt idx="1858">
                  <c:v>5</c:v>
                </c:pt>
                <c:pt idx="1859">
                  <c:v>5</c:v>
                </c:pt>
                <c:pt idx="1860">
                  <c:v>5</c:v>
                </c:pt>
                <c:pt idx="1861">
                  <c:v>5</c:v>
                </c:pt>
                <c:pt idx="1862">
                  <c:v>5</c:v>
                </c:pt>
                <c:pt idx="1863">
                  <c:v>5</c:v>
                </c:pt>
                <c:pt idx="1864">
                  <c:v>5</c:v>
                </c:pt>
                <c:pt idx="1865">
                  <c:v>5</c:v>
                </c:pt>
                <c:pt idx="1866">
                  <c:v>5</c:v>
                </c:pt>
                <c:pt idx="1867">
                  <c:v>5</c:v>
                </c:pt>
                <c:pt idx="1868">
                  <c:v>5</c:v>
                </c:pt>
                <c:pt idx="1869">
                  <c:v>5</c:v>
                </c:pt>
                <c:pt idx="1870">
                  <c:v>5</c:v>
                </c:pt>
                <c:pt idx="1871">
                  <c:v>5</c:v>
                </c:pt>
                <c:pt idx="1872">
                  <c:v>5</c:v>
                </c:pt>
                <c:pt idx="1873">
                  <c:v>5</c:v>
                </c:pt>
                <c:pt idx="1874">
                  <c:v>5</c:v>
                </c:pt>
                <c:pt idx="1875">
                  <c:v>5</c:v>
                </c:pt>
                <c:pt idx="1876">
                  <c:v>5</c:v>
                </c:pt>
                <c:pt idx="1877">
                  <c:v>5</c:v>
                </c:pt>
                <c:pt idx="1878">
                  <c:v>5</c:v>
                </c:pt>
                <c:pt idx="1879">
                  <c:v>5</c:v>
                </c:pt>
                <c:pt idx="1880">
                  <c:v>5</c:v>
                </c:pt>
                <c:pt idx="1881">
                  <c:v>5</c:v>
                </c:pt>
                <c:pt idx="1882">
                  <c:v>5</c:v>
                </c:pt>
                <c:pt idx="1883">
                  <c:v>5</c:v>
                </c:pt>
                <c:pt idx="1884">
                  <c:v>5</c:v>
                </c:pt>
                <c:pt idx="1885">
                  <c:v>5</c:v>
                </c:pt>
                <c:pt idx="1886">
                  <c:v>5</c:v>
                </c:pt>
                <c:pt idx="1887">
                  <c:v>5</c:v>
                </c:pt>
                <c:pt idx="1888">
                  <c:v>5</c:v>
                </c:pt>
                <c:pt idx="1889">
                  <c:v>5</c:v>
                </c:pt>
                <c:pt idx="1890">
                  <c:v>5</c:v>
                </c:pt>
                <c:pt idx="1891">
                  <c:v>5</c:v>
                </c:pt>
                <c:pt idx="1892">
                  <c:v>5</c:v>
                </c:pt>
                <c:pt idx="1893">
                  <c:v>5</c:v>
                </c:pt>
                <c:pt idx="1894">
                  <c:v>5</c:v>
                </c:pt>
                <c:pt idx="1895">
                  <c:v>5</c:v>
                </c:pt>
                <c:pt idx="1896">
                  <c:v>5</c:v>
                </c:pt>
                <c:pt idx="1897">
                  <c:v>5</c:v>
                </c:pt>
                <c:pt idx="1898">
                  <c:v>5</c:v>
                </c:pt>
                <c:pt idx="1899">
                  <c:v>5</c:v>
                </c:pt>
                <c:pt idx="1900">
                  <c:v>5</c:v>
                </c:pt>
                <c:pt idx="1901">
                  <c:v>5</c:v>
                </c:pt>
                <c:pt idx="1902">
                  <c:v>5</c:v>
                </c:pt>
                <c:pt idx="1903">
                  <c:v>5</c:v>
                </c:pt>
                <c:pt idx="1904">
                  <c:v>5</c:v>
                </c:pt>
                <c:pt idx="1905">
                  <c:v>5</c:v>
                </c:pt>
                <c:pt idx="1906">
                  <c:v>5</c:v>
                </c:pt>
                <c:pt idx="1907">
                  <c:v>5</c:v>
                </c:pt>
                <c:pt idx="1908">
                  <c:v>5</c:v>
                </c:pt>
                <c:pt idx="1909">
                  <c:v>5</c:v>
                </c:pt>
                <c:pt idx="1910">
                  <c:v>5</c:v>
                </c:pt>
                <c:pt idx="1911">
                  <c:v>5</c:v>
                </c:pt>
                <c:pt idx="1912">
                  <c:v>5</c:v>
                </c:pt>
                <c:pt idx="1913">
                  <c:v>5</c:v>
                </c:pt>
                <c:pt idx="1914">
                  <c:v>5</c:v>
                </c:pt>
                <c:pt idx="1915">
                  <c:v>5</c:v>
                </c:pt>
                <c:pt idx="1916">
                  <c:v>5</c:v>
                </c:pt>
                <c:pt idx="1917">
                  <c:v>5</c:v>
                </c:pt>
                <c:pt idx="1918">
                  <c:v>5</c:v>
                </c:pt>
                <c:pt idx="1919">
                  <c:v>5</c:v>
                </c:pt>
                <c:pt idx="1920">
                  <c:v>5</c:v>
                </c:pt>
                <c:pt idx="1921">
                  <c:v>5</c:v>
                </c:pt>
                <c:pt idx="1922">
                  <c:v>5</c:v>
                </c:pt>
                <c:pt idx="1923">
                  <c:v>5</c:v>
                </c:pt>
                <c:pt idx="1924">
                  <c:v>5</c:v>
                </c:pt>
                <c:pt idx="1925">
                  <c:v>5</c:v>
                </c:pt>
                <c:pt idx="1926">
                  <c:v>5</c:v>
                </c:pt>
                <c:pt idx="1927">
                  <c:v>5</c:v>
                </c:pt>
                <c:pt idx="1928">
                  <c:v>5</c:v>
                </c:pt>
                <c:pt idx="1929">
                  <c:v>5</c:v>
                </c:pt>
                <c:pt idx="1930">
                  <c:v>5</c:v>
                </c:pt>
                <c:pt idx="1931">
                  <c:v>6</c:v>
                </c:pt>
                <c:pt idx="1932">
                  <c:v>5</c:v>
                </c:pt>
                <c:pt idx="1933">
                  <c:v>5</c:v>
                </c:pt>
                <c:pt idx="1934">
                  <c:v>5</c:v>
                </c:pt>
                <c:pt idx="1935">
                  <c:v>5</c:v>
                </c:pt>
                <c:pt idx="1936">
                  <c:v>5</c:v>
                </c:pt>
                <c:pt idx="1937">
                  <c:v>5</c:v>
                </c:pt>
                <c:pt idx="1938">
                  <c:v>5</c:v>
                </c:pt>
                <c:pt idx="1939">
                  <c:v>5</c:v>
                </c:pt>
                <c:pt idx="1940">
                  <c:v>5</c:v>
                </c:pt>
                <c:pt idx="1941">
                  <c:v>5</c:v>
                </c:pt>
                <c:pt idx="1942">
                  <c:v>5</c:v>
                </c:pt>
                <c:pt idx="1943">
                  <c:v>5</c:v>
                </c:pt>
                <c:pt idx="1944">
                  <c:v>5</c:v>
                </c:pt>
                <c:pt idx="1945">
                  <c:v>5</c:v>
                </c:pt>
                <c:pt idx="1946">
                  <c:v>5</c:v>
                </c:pt>
                <c:pt idx="1947">
                  <c:v>5</c:v>
                </c:pt>
                <c:pt idx="1948">
                  <c:v>5</c:v>
                </c:pt>
                <c:pt idx="1949">
                  <c:v>5</c:v>
                </c:pt>
                <c:pt idx="1950">
                  <c:v>5</c:v>
                </c:pt>
                <c:pt idx="1951">
                  <c:v>5</c:v>
                </c:pt>
                <c:pt idx="1952">
                  <c:v>5</c:v>
                </c:pt>
                <c:pt idx="1953">
                  <c:v>5</c:v>
                </c:pt>
                <c:pt idx="1954">
                  <c:v>5</c:v>
                </c:pt>
                <c:pt idx="1955">
                  <c:v>5</c:v>
                </c:pt>
                <c:pt idx="1956">
                  <c:v>5</c:v>
                </c:pt>
                <c:pt idx="1957">
                  <c:v>5</c:v>
                </c:pt>
                <c:pt idx="1958">
                  <c:v>5</c:v>
                </c:pt>
                <c:pt idx="1959">
                  <c:v>5</c:v>
                </c:pt>
                <c:pt idx="1960">
                  <c:v>5</c:v>
                </c:pt>
                <c:pt idx="1961">
                  <c:v>5</c:v>
                </c:pt>
                <c:pt idx="1962">
                  <c:v>5</c:v>
                </c:pt>
                <c:pt idx="1963">
                  <c:v>5</c:v>
                </c:pt>
                <c:pt idx="1964">
                  <c:v>5</c:v>
                </c:pt>
                <c:pt idx="1965">
                  <c:v>5</c:v>
                </c:pt>
                <c:pt idx="1966">
                  <c:v>5</c:v>
                </c:pt>
                <c:pt idx="1967">
                  <c:v>5</c:v>
                </c:pt>
                <c:pt idx="1968">
                  <c:v>5</c:v>
                </c:pt>
                <c:pt idx="1969">
                  <c:v>5</c:v>
                </c:pt>
                <c:pt idx="1970">
                  <c:v>5</c:v>
                </c:pt>
                <c:pt idx="1971">
                  <c:v>5</c:v>
                </c:pt>
                <c:pt idx="1972">
                  <c:v>5</c:v>
                </c:pt>
                <c:pt idx="1973">
                  <c:v>5</c:v>
                </c:pt>
                <c:pt idx="1974">
                  <c:v>5</c:v>
                </c:pt>
                <c:pt idx="1975">
                  <c:v>5</c:v>
                </c:pt>
                <c:pt idx="1976">
                  <c:v>5</c:v>
                </c:pt>
                <c:pt idx="1977">
                  <c:v>5</c:v>
                </c:pt>
                <c:pt idx="1978">
                  <c:v>5</c:v>
                </c:pt>
                <c:pt idx="1979">
                  <c:v>5</c:v>
                </c:pt>
                <c:pt idx="1980">
                  <c:v>5</c:v>
                </c:pt>
                <c:pt idx="1981">
                  <c:v>5</c:v>
                </c:pt>
                <c:pt idx="1982">
                  <c:v>5</c:v>
                </c:pt>
                <c:pt idx="1983">
                  <c:v>5</c:v>
                </c:pt>
                <c:pt idx="1984">
                  <c:v>5</c:v>
                </c:pt>
                <c:pt idx="1985">
                  <c:v>5</c:v>
                </c:pt>
                <c:pt idx="1986">
                  <c:v>5</c:v>
                </c:pt>
                <c:pt idx="1987">
                  <c:v>5</c:v>
                </c:pt>
                <c:pt idx="1988">
                  <c:v>5</c:v>
                </c:pt>
                <c:pt idx="1989">
                  <c:v>5</c:v>
                </c:pt>
                <c:pt idx="1990">
                  <c:v>5</c:v>
                </c:pt>
                <c:pt idx="1991">
                  <c:v>5</c:v>
                </c:pt>
                <c:pt idx="1992">
                  <c:v>5</c:v>
                </c:pt>
                <c:pt idx="1993">
                  <c:v>5</c:v>
                </c:pt>
                <c:pt idx="1994">
                  <c:v>5</c:v>
                </c:pt>
                <c:pt idx="1995">
                  <c:v>5</c:v>
                </c:pt>
                <c:pt idx="1996">
                  <c:v>5</c:v>
                </c:pt>
                <c:pt idx="1997">
                  <c:v>5</c:v>
                </c:pt>
                <c:pt idx="1998">
                  <c:v>5</c:v>
                </c:pt>
                <c:pt idx="1999">
                  <c:v>5</c:v>
                </c:pt>
                <c:pt idx="2000">
                  <c:v>5</c:v>
                </c:pt>
                <c:pt idx="2001">
                  <c:v>5</c:v>
                </c:pt>
                <c:pt idx="2002">
                  <c:v>5</c:v>
                </c:pt>
                <c:pt idx="2003">
                  <c:v>5</c:v>
                </c:pt>
                <c:pt idx="2004">
                  <c:v>5</c:v>
                </c:pt>
                <c:pt idx="2005">
                  <c:v>5</c:v>
                </c:pt>
                <c:pt idx="2006">
                  <c:v>5</c:v>
                </c:pt>
                <c:pt idx="2007">
                  <c:v>5</c:v>
                </c:pt>
                <c:pt idx="2008">
                  <c:v>5</c:v>
                </c:pt>
                <c:pt idx="2009">
                  <c:v>5</c:v>
                </c:pt>
                <c:pt idx="2010">
                  <c:v>5</c:v>
                </c:pt>
                <c:pt idx="2011">
                  <c:v>5</c:v>
                </c:pt>
                <c:pt idx="2012">
                  <c:v>5</c:v>
                </c:pt>
                <c:pt idx="2013">
                  <c:v>5</c:v>
                </c:pt>
                <c:pt idx="2014">
                  <c:v>5</c:v>
                </c:pt>
                <c:pt idx="2015">
                  <c:v>5</c:v>
                </c:pt>
                <c:pt idx="2016">
                  <c:v>5</c:v>
                </c:pt>
                <c:pt idx="2017">
                  <c:v>5</c:v>
                </c:pt>
                <c:pt idx="2018">
                  <c:v>5</c:v>
                </c:pt>
                <c:pt idx="2019">
                  <c:v>5</c:v>
                </c:pt>
                <c:pt idx="2020">
                  <c:v>5</c:v>
                </c:pt>
                <c:pt idx="2021">
                  <c:v>5</c:v>
                </c:pt>
                <c:pt idx="2022">
                  <c:v>5</c:v>
                </c:pt>
                <c:pt idx="2023">
                  <c:v>5</c:v>
                </c:pt>
                <c:pt idx="2024">
                  <c:v>5</c:v>
                </c:pt>
                <c:pt idx="2025">
                  <c:v>5</c:v>
                </c:pt>
                <c:pt idx="2026">
                  <c:v>5</c:v>
                </c:pt>
                <c:pt idx="2027">
                  <c:v>5</c:v>
                </c:pt>
                <c:pt idx="2028">
                  <c:v>5</c:v>
                </c:pt>
                <c:pt idx="2029">
                  <c:v>5</c:v>
                </c:pt>
                <c:pt idx="2030">
                  <c:v>5</c:v>
                </c:pt>
                <c:pt idx="2031">
                  <c:v>4</c:v>
                </c:pt>
                <c:pt idx="2032">
                  <c:v>4</c:v>
                </c:pt>
                <c:pt idx="2033">
                  <c:v>4</c:v>
                </c:pt>
                <c:pt idx="2034">
                  <c:v>4</c:v>
                </c:pt>
                <c:pt idx="2035">
                  <c:v>4</c:v>
                </c:pt>
                <c:pt idx="2036">
                  <c:v>4</c:v>
                </c:pt>
                <c:pt idx="2037">
                  <c:v>4</c:v>
                </c:pt>
                <c:pt idx="2038">
                  <c:v>4</c:v>
                </c:pt>
                <c:pt idx="2039">
                  <c:v>4</c:v>
                </c:pt>
                <c:pt idx="2040">
                  <c:v>4</c:v>
                </c:pt>
                <c:pt idx="2041">
                  <c:v>4</c:v>
                </c:pt>
                <c:pt idx="2042">
                  <c:v>4</c:v>
                </c:pt>
                <c:pt idx="2043">
                  <c:v>4</c:v>
                </c:pt>
                <c:pt idx="2044">
                  <c:v>4</c:v>
                </c:pt>
                <c:pt idx="2045">
                  <c:v>4</c:v>
                </c:pt>
                <c:pt idx="2046">
                  <c:v>4</c:v>
                </c:pt>
                <c:pt idx="2047">
                  <c:v>4</c:v>
                </c:pt>
                <c:pt idx="2048">
                  <c:v>5</c:v>
                </c:pt>
                <c:pt idx="2049">
                  <c:v>5</c:v>
                </c:pt>
                <c:pt idx="2050">
                  <c:v>5</c:v>
                </c:pt>
                <c:pt idx="2051">
                  <c:v>5</c:v>
                </c:pt>
                <c:pt idx="2052">
                  <c:v>5</c:v>
                </c:pt>
                <c:pt idx="2053">
                  <c:v>5</c:v>
                </c:pt>
                <c:pt idx="2054">
                  <c:v>5</c:v>
                </c:pt>
                <c:pt idx="2055">
                  <c:v>5</c:v>
                </c:pt>
                <c:pt idx="2056">
                  <c:v>5</c:v>
                </c:pt>
                <c:pt idx="2057">
                  <c:v>5</c:v>
                </c:pt>
                <c:pt idx="2058">
                  <c:v>4</c:v>
                </c:pt>
                <c:pt idx="2059">
                  <c:v>5</c:v>
                </c:pt>
                <c:pt idx="2060">
                  <c:v>4</c:v>
                </c:pt>
                <c:pt idx="2061">
                  <c:v>5</c:v>
                </c:pt>
                <c:pt idx="2062">
                  <c:v>5</c:v>
                </c:pt>
                <c:pt idx="2063">
                  <c:v>5</c:v>
                </c:pt>
                <c:pt idx="2064">
                  <c:v>5</c:v>
                </c:pt>
                <c:pt idx="2065">
                  <c:v>5</c:v>
                </c:pt>
                <c:pt idx="2066">
                  <c:v>5</c:v>
                </c:pt>
                <c:pt idx="2067">
                  <c:v>5</c:v>
                </c:pt>
                <c:pt idx="2068">
                  <c:v>5</c:v>
                </c:pt>
                <c:pt idx="2069">
                  <c:v>5</c:v>
                </c:pt>
                <c:pt idx="2070">
                  <c:v>4</c:v>
                </c:pt>
                <c:pt idx="2071">
                  <c:v>4</c:v>
                </c:pt>
                <c:pt idx="2072">
                  <c:v>5</c:v>
                </c:pt>
                <c:pt idx="2073">
                  <c:v>4</c:v>
                </c:pt>
                <c:pt idx="2074">
                  <c:v>4</c:v>
                </c:pt>
                <c:pt idx="2075">
                  <c:v>5</c:v>
                </c:pt>
                <c:pt idx="2076">
                  <c:v>5</c:v>
                </c:pt>
                <c:pt idx="2077">
                  <c:v>5</c:v>
                </c:pt>
                <c:pt idx="2078">
                  <c:v>5</c:v>
                </c:pt>
                <c:pt idx="2079">
                  <c:v>5</c:v>
                </c:pt>
                <c:pt idx="2080">
                  <c:v>4</c:v>
                </c:pt>
                <c:pt idx="2081">
                  <c:v>5</c:v>
                </c:pt>
                <c:pt idx="2082">
                  <c:v>5</c:v>
                </c:pt>
                <c:pt idx="2083">
                  <c:v>4</c:v>
                </c:pt>
                <c:pt idx="2084">
                  <c:v>5</c:v>
                </c:pt>
                <c:pt idx="2085">
                  <c:v>5</c:v>
                </c:pt>
                <c:pt idx="2086">
                  <c:v>5</c:v>
                </c:pt>
                <c:pt idx="2087">
                  <c:v>5</c:v>
                </c:pt>
                <c:pt idx="2088">
                  <c:v>5</c:v>
                </c:pt>
                <c:pt idx="2089">
                  <c:v>5</c:v>
                </c:pt>
                <c:pt idx="2090">
                  <c:v>5</c:v>
                </c:pt>
                <c:pt idx="2091">
                  <c:v>5</c:v>
                </c:pt>
                <c:pt idx="2092">
                  <c:v>5</c:v>
                </c:pt>
                <c:pt idx="2093">
                  <c:v>5</c:v>
                </c:pt>
                <c:pt idx="2094">
                  <c:v>5</c:v>
                </c:pt>
                <c:pt idx="2095">
                  <c:v>5</c:v>
                </c:pt>
                <c:pt idx="2096">
                  <c:v>5</c:v>
                </c:pt>
                <c:pt idx="2097">
                  <c:v>5</c:v>
                </c:pt>
                <c:pt idx="2098">
                  <c:v>5</c:v>
                </c:pt>
                <c:pt idx="2099">
                  <c:v>5</c:v>
                </c:pt>
                <c:pt idx="2100">
                  <c:v>5</c:v>
                </c:pt>
                <c:pt idx="2101">
                  <c:v>5</c:v>
                </c:pt>
                <c:pt idx="2102">
                  <c:v>5</c:v>
                </c:pt>
                <c:pt idx="2103">
                  <c:v>5</c:v>
                </c:pt>
                <c:pt idx="2104">
                  <c:v>4</c:v>
                </c:pt>
                <c:pt idx="2105">
                  <c:v>5</c:v>
                </c:pt>
                <c:pt idx="2106">
                  <c:v>5</c:v>
                </c:pt>
                <c:pt idx="2107">
                  <c:v>5</c:v>
                </c:pt>
                <c:pt idx="2108">
                  <c:v>5</c:v>
                </c:pt>
                <c:pt idx="2109">
                  <c:v>4</c:v>
                </c:pt>
                <c:pt idx="2110">
                  <c:v>5</c:v>
                </c:pt>
                <c:pt idx="2111">
                  <c:v>5</c:v>
                </c:pt>
                <c:pt idx="2112">
                  <c:v>5</c:v>
                </c:pt>
                <c:pt idx="2113">
                  <c:v>5</c:v>
                </c:pt>
                <c:pt idx="2114">
                  <c:v>5</c:v>
                </c:pt>
                <c:pt idx="2115">
                  <c:v>5</c:v>
                </c:pt>
                <c:pt idx="2116">
                  <c:v>4</c:v>
                </c:pt>
                <c:pt idx="2117">
                  <c:v>5</c:v>
                </c:pt>
                <c:pt idx="2118">
                  <c:v>5</c:v>
                </c:pt>
                <c:pt idx="2119">
                  <c:v>5</c:v>
                </c:pt>
                <c:pt idx="2120">
                  <c:v>5</c:v>
                </c:pt>
                <c:pt idx="2121">
                  <c:v>5</c:v>
                </c:pt>
                <c:pt idx="2122">
                  <c:v>5</c:v>
                </c:pt>
                <c:pt idx="2123">
                  <c:v>5</c:v>
                </c:pt>
                <c:pt idx="2124">
                  <c:v>5</c:v>
                </c:pt>
                <c:pt idx="2125">
                  <c:v>5</c:v>
                </c:pt>
                <c:pt idx="2126">
                  <c:v>4</c:v>
                </c:pt>
                <c:pt idx="2127">
                  <c:v>4</c:v>
                </c:pt>
                <c:pt idx="2128">
                  <c:v>5</c:v>
                </c:pt>
                <c:pt idx="2129">
                  <c:v>4</c:v>
                </c:pt>
                <c:pt idx="2130">
                  <c:v>4</c:v>
                </c:pt>
                <c:pt idx="2131">
                  <c:v>4</c:v>
                </c:pt>
                <c:pt idx="2132">
                  <c:v>4</c:v>
                </c:pt>
                <c:pt idx="2133">
                  <c:v>4</c:v>
                </c:pt>
                <c:pt idx="2134">
                  <c:v>4</c:v>
                </c:pt>
                <c:pt idx="2135">
                  <c:v>4</c:v>
                </c:pt>
                <c:pt idx="2136">
                  <c:v>5</c:v>
                </c:pt>
                <c:pt idx="2137">
                  <c:v>5</c:v>
                </c:pt>
                <c:pt idx="2138">
                  <c:v>5</c:v>
                </c:pt>
                <c:pt idx="2139">
                  <c:v>4</c:v>
                </c:pt>
                <c:pt idx="2140">
                  <c:v>5</c:v>
                </c:pt>
                <c:pt idx="2141">
                  <c:v>4</c:v>
                </c:pt>
                <c:pt idx="2142">
                  <c:v>4</c:v>
                </c:pt>
                <c:pt idx="2143">
                  <c:v>4</c:v>
                </c:pt>
                <c:pt idx="2144">
                  <c:v>5</c:v>
                </c:pt>
                <c:pt idx="2145">
                  <c:v>4</c:v>
                </c:pt>
                <c:pt idx="2146">
                  <c:v>4</c:v>
                </c:pt>
                <c:pt idx="2147">
                  <c:v>4</c:v>
                </c:pt>
                <c:pt idx="2148">
                  <c:v>4</c:v>
                </c:pt>
                <c:pt idx="2149">
                  <c:v>5</c:v>
                </c:pt>
                <c:pt idx="2150">
                  <c:v>5</c:v>
                </c:pt>
                <c:pt idx="2151">
                  <c:v>5</c:v>
                </c:pt>
                <c:pt idx="2152">
                  <c:v>5</c:v>
                </c:pt>
                <c:pt idx="2153">
                  <c:v>4</c:v>
                </c:pt>
                <c:pt idx="2154">
                  <c:v>4</c:v>
                </c:pt>
                <c:pt idx="2155">
                  <c:v>4</c:v>
                </c:pt>
                <c:pt idx="2156">
                  <c:v>4</c:v>
                </c:pt>
                <c:pt idx="2157">
                  <c:v>4</c:v>
                </c:pt>
                <c:pt idx="2158">
                  <c:v>4</c:v>
                </c:pt>
                <c:pt idx="2159">
                  <c:v>4</c:v>
                </c:pt>
                <c:pt idx="2160">
                  <c:v>4</c:v>
                </c:pt>
                <c:pt idx="2161">
                  <c:v>5</c:v>
                </c:pt>
                <c:pt idx="2162">
                  <c:v>4</c:v>
                </c:pt>
                <c:pt idx="2163">
                  <c:v>4</c:v>
                </c:pt>
                <c:pt idx="2164">
                  <c:v>4</c:v>
                </c:pt>
                <c:pt idx="2165">
                  <c:v>4</c:v>
                </c:pt>
                <c:pt idx="2166">
                  <c:v>5</c:v>
                </c:pt>
                <c:pt idx="2167">
                  <c:v>5</c:v>
                </c:pt>
                <c:pt idx="2168">
                  <c:v>4</c:v>
                </c:pt>
                <c:pt idx="2169">
                  <c:v>4</c:v>
                </c:pt>
                <c:pt idx="2170">
                  <c:v>4</c:v>
                </c:pt>
                <c:pt idx="2171">
                  <c:v>4</c:v>
                </c:pt>
                <c:pt idx="2172">
                  <c:v>4</c:v>
                </c:pt>
                <c:pt idx="2173">
                  <c:v>4</c:v>
                </c:pt>
                <c:pt idx="2174">
                  <c:v>4</c:v>
                </c:pt>
                <c:pt idx="2175">
                  <c:v>4</c:v>
                </c:pt>
                <c:pt idx="2176">
                  <c:v>4</c:v>
                </c:pt>
                <c:pt idx="2177">
                  <c:v>4</c:v>
                </c:pt>
                <c:pt idx="2178">
                  <c:v>4</c:v>
                </c:pt>
                <c:pt idx="2179">
                  <c:v>4</c:v>
                </c:pt>
                <c:pt idx="2180">
                  <c:v>4</c:v>
                </c:pt>
                <c:pt idx="2181">
                  <c:v>4</c:v>
                </c:pt>
                <c:pt idx="2182">
                  <c:v>4</c:v>
                </c:pt>
                <c:pt idx="2183">
                  <c:v>4</c:v>
                </c:pt>
                <c:pt idx="2184">
                  <c:v>4</c:v>
                </c:pt>
                <c:pt idx="2185">
                  <c:v>5</c:v>
                </c:pt>
                <c:pt idx="2186">
                  <c:v>4</c:v>
                </c:pt>
                <c:pt idx="2187">
                  <c:v>4</c:v>
                </c:pt>
                <c:pt idx="2188">
                  <c:v>4</c:v>
                </c:pt>
                <c:pt idx="2189">
                  <c:v>4</c:v>
                </c:pt>
                <c:pt idx="2190">
                  <c:v>4</c:v>
                </c:pt>
                <c:pt idx="2191">
                  <c:v>4</c:v>
                </c:pt>
                <c:pt idx="2192">
                  <c:v>4</c:v>
                </c:pt>
                <c:pt idx="2193">
                  <c:v>4</c:v>
                </c:pt>
                <c:pt idx="2194">
                  <c:v>4</c:v>
                </c:pt>
                <c:pt idx="2195">
                  <c:v>4</c:v>
                </c:pt>
                <c:pt idx="2196">
                  <c:v>4</c:v>
                </c:pt>
                <c:pt idx="2197">
                  <c:v>4</c:v>
                </c:pt>
                <c:pt idx="2198">
                  <c:v>4</c:v>
                </c:pt>
                <c:pt idx="2199">
                  <c:v>4</c:v>
                </c:pt>
                <c:pt idx="2200">
                  <c:v>4</c:v>
                </c:pt>
                <c:pt idx="2201">
                  <c:v>4</c:v>
                </c:pt>
                <c:pt idx="2202">
                  <c:v>4</c:v>
                </c:pt>
                <c:pt idx="2203">
                  <c:v>4</c:v>
                </c:pt>
                <c:pt idx="2204">
                  <c:v>4</c:v>
                </c:pt>
                <c:pt idx="2205">
                  <c:v>4</c:v>
                </c:pt>
                <c:pt idx="2206">
                  <c:v>5</c:v>
                </c:pt>
                <c:pt idx="2207">
                  <c:v>4</c:v>
                </c:pt>
                <c:pt idx="2208">
                  <c:v>4</c:v>
                </c:pt>
                <c:pt idx="2209">
                  <c:v>4</c:v>
                </c:pt>
                <c:pt idx="2210">
                  <c:v>4</c:v>
                </c:pt>
                <c:pt idx="2211">
                  <c:v>4</c:v>
                </c:pt>
                <c:pt idx="2212">
                  <c:v>4</c:v>
                </c:pt>
                <c:pt idx="2213">
                  <c:v>4</c:v>
                </c:pt>
                <c:pt idx="2214">
                  <c:v>4</c:v>
                </c:pt>
                <c:pt idx="2215">
                  <c:v>4</c:v>
                </c:pt>
                <c:pt idx="2216">
                  <c:v>4</c:v>
                </c:pt>
                <c:pt idx="2217">
                  <c:v>4</c:v>
                </c:pt>
                <c:pt idx="2218">
                  <c:v>4</c:v>
                </c:pt>
                <c:pt idx="2219">
                  <c:v>4</c:v>
                </c:pt>
                <c:pt idx="2220">
                  <c:v>4</c:v>
                </c:pt>
                <c:pt idx="2221">
                  <c:v>4</c:v>
                </c:pt>
                <c:pt idx="2222">
                  <c:v>4</c:v>
                </c:pt>
                <c:pt idx="2223">
                  <c:v>4</c:v>
                </c:pt>
                <c:pt idx="2224">
                  <c:v>4</c:v>
                </c:pt>
                <c:pt idx="2225">
                  <c:v>4</c:v>
                </c:pt>
                <c:pt idx="2226">
                  <c:v>4</c:v>
                </c:pt>
                <c:pt idx="2227">
                  <c:v>4</c:v>
                </c:pt>
                <c:pt idx="2228">
                  <c:v>4</c:v>
                </c:pt>
                <c:pt idx="2229">
                  <c:v>4</c:v>
                </c:pt>
                <c:pt idx="2230">
                  <c:v>4</c:v>
                </c:pt>
                <c:pt idx="2231">
                  <c:v>4</c:v>
                </c:pt>
                <c:pt idx="2232">
                  <c:v>4</c:v>
                </c:pt>
                <c:pt idx="2233">
                  <c:v>4</c:v>
                </c:pt>
                <c:pt idx="2234">
                  <c:v>4</c:v>
                </c:pt>
                <c:pt idx="2235">
                  <c:v>4</c:v>
                </c:pt>
                <c:pt idx="2236">
                  <c:v>4</c:v>
                </c:pt>
                <c:pt idx="2237">
                  <c:v>4</c:v>
                </c:pt>
                <c:pt idx="2238">
                  <c:v>4</c:v>
                </c:pt>
                <c:pt idx="2239">
                  <c:v>4</c:v>
                </c:pt>
                <c:pt idx="2240">
                  <c:v>4</c:v>
                </c:pt>
                <c:pt idx="2241">
                  <c:v>5</c:v>
                </c:pt>
                <c:pt idx="2242">
                  <c:v>4</c:v>
                </c:pt>
                <c:pt idx="2243">
                  <c:v>4</c:v>
                </c:pt>
                <c:pt idx="2244">
                  <c:v>4</c:v>
                </c:pt>
                <c:pt idx="2245">
                  <c:v>4</c:v>
                </c:pt>
                <c:pt idx="2246">
                  <c:v>4</c:v>
                </c:pt>
                <c:pt idx="2247">
                  <c:v>4</c:v>
                </c:pt>
                <c:pt idx="2248">
                  <c:v>4</c:v>
                </c:pt>
                <c:pt idx="2249">
                  <c:v>4</c:v>
                </c:pt>
                <c:pt idx="2250">
                  <c:v>4</c:v>
                </c:pt>
                <c:pt idx="2251">
                  <c:v>4</c:v>
                </c:pt>
                <c:pt idx="2252">
                  <c:v>5</c:v>
                </c:pt>
                <c:pt idx="2253">
                  <c:v>4</c:v>
                </c:pt>
                <c:pt idx="2254">
                  <c:v>4</c:v>
                </c:pt>
                <c:pt idx="2255">
                  <c:v>4</c:v>
                </c:pt>
                <c:pt idx="2256">
                  <c:v>4</c:v>
                </c:pt>
                <c:pt idx="2257">
                  <c:v>4</c:v>
                </c:pt>
                <c:pt idx="2258">
                  <c:v>4</c:v>
                </c:pt>
                <c:pt idx="2259">
                  <c:v>4</c:v>
                </c:pt>
                <c:pt idx="2260">
                  <c:v>4</c:v>
                </c:pt>
                <c:pt idx="2261">
                  <c:v>4</c:v>
                </c:pt>
                <c:pt idx="2262">
                  <c:v>4</c:v>
                </c:pt>
                <c:pt idx="2263">
                  <c:v>4</c:v>
                </c:pt>
                <c:pt idx="2264">
                  <c:v>4</c:v>
                </c:pt>
                <c:pt idx="2265">
                  <c:v>4</c:v>
                </c:pt>
                <c:pt idx="2266">
                  <c:v>4</c:v>
                </c:pt>
                <c:pt idx="2267">
                  <c:v>4</c:v>
                </c:pt>
                <c:pt idx="2268">
                  <c:v>4</c:v>
                </c:pt>
                <c:pt idx="2269">
                  <c:v>4</c:v>
                </c:pt>
                <c:pt idx="2270">
                  <c:v>4</c:v>
                </c:pt>
                <c:pt idx="2271">
                  <c:v>4</c:v>
                </c:pt>
                <c:pt idx="2272">
                  <c:v>4</c:v>
                </c:pt>
                <c:pt idx="2273">
                  <c:v>4</c:v>
                </c:pt>
                <c:pt idx="2274">
                  <c:v>4</c:v>
                </c:pt>
                <c:pt idx="2275">
                  <c:v>5</c:v>
                </c:pt>
                <c:pt idx="2276">
                  <c:v>4</c:v>
                </c:pt>
                <c:pt idx="2277">
                  <c:v>5</c:v>
                </c:pt>
                <c:pt idx="2278">
                  <c:v>4</c:v>
                </c:pt>
                <c:pt idx="2279">
                  <c:v>4</c:v>
                </c:pt>
                <c:pt idx="2280">
                  <c:v>5</c:v>
                </c:pt>
                <c:pt idx="2281">
                  <c:v>4</c:v>
                </c:pt>
                <c:pt idx="2282">
                  <c:v>4</c:v>
                </c:pt>
                <c:pt idx="2283">
                  <c:v>4</c:v>
                </c:pt>
                <c:pt idx="2284">
                  <c:v>4</c:v>
                </c:pt>
                <c:pt idx="2285">
                  <c:v>4</c:v>
                </c:pt>
                <c:pt idx="2286">
                  <c:v>4</c:v>
                </c:pt>
                <c:pt idx="2287">
                  <c:v>5</c:v>
                </c:pt>
                <c:pt idx="2288">
                  <c:v>5</c:v>
                </c:pt>
                <c:pt idx="2289">
                  <c:v>4</c:v>
                </c:pt>
                <c:pt idx="2290">
                  <c:v>4</c:v>
                </c:pt>
                <c:pt idx="2291">
                  <c:v>4</c:v>
                </c:pt>
                <c:pt idx="2292">
                  <c:v>5</c:v>
                </c:pt>
                <c:pt idx="2293">
                  <c:v>4</c:v>
                </c:pt>
                <c:pt idx="2294">
                  <c:v>4</c:v>
                </c:pt>
                <c:pt idx="2295">
                  <c:v>4</c:v>
                </c:pt>
                <c:pt idx="2296">
                  <c:v>4</c:v>
                </c:pt>
                <c:pt idx="2297">
                  <c:v>4</c:v>
                </c:pt>
                <c:pt idx="2298">
                  <c:v>4</c:v>
                </c:pt>
                <c:pt idx="2299">
                  <c:v>4</c:v>
                </c:pt>
                <c:pt idx="2300">
                  <c:v>4</c:v>
                </c:pt>
                <c:pt idx="2301">
                  <c:v>4</c:v>
                </c:pt>
                <c:pt idx="2302">
                  <c:v>4</c:v>
                </c:pt>
                <c:pt idx="2303">
                  <c:v>4</c:v>
                </c:pt>
                <c:pt idx="2304">
                  <c:v>5</c:v>
                </c:pt>
                <c:pt idx="2305">
                  <c:v>4</c:v>
                </c:pt>
                <c:pt idx="2306">
                  <c:v>4</c:v>
                </c:pt>
                <c:pt idx="2307">
                  <c:v>4</c:v>
                </c:pt>
                <c:pt idx="2308">
                  <c:v>4</c:v>
                </c:pt>
                <c:pt idx="2309">
                  <c:v>4</c:v>
                </c:pt>
                <c:pt idx="2310">
                  <c:v>4</c:v>
                </c:pt>
                <c:pt idx="2311">
                  <c:v>4</c:v>
                </c:pt>
                <c:pt idx="2312">
                  <c:v>4</c:v>
                </c:pt>
                <c:pt idx="2313">
                  <c:v>4</c:v>
                </c:pt>
                <c:pt idx="2314">
                  <c:v>4</c:v>
                </c:pt>
                <c:pt idx="2315">
                  <c:v>4</c:v>
                </c:pt>
                <c:pt idx="2316">
                  <c:v>4</c:v>
                </c:pt>
                <c:pt idx="2317">
                  <c:v>4</c:v>
                </c:pt>
                <c:pt idx="2318">
                  <c:v>4</c:v>
                </c:pt>
                <c:pt idx="2319">
                  <c:v>4</c:v>
                </c:pt>
                <c:pt idx="2320">
                  <c:v>4</c:v>
                </c:pt>
                <c:pt idx="2321">
                  <c:v>5</c:v>
                </c:pt>
                <c:pt idx="2322">
                  <c:v>4</c:v>
                </c:pt>
                <c:pt idx="2323">
                  <c:v>4</c:v>
                </c:pt>
                <c:pt idx="2324">
                  <c:v>4</c:v>
                </c:pt>
                <c:pt idx="2325">
                  <c:v>4</c:v>
                </c:pt>
                <c:pt idx="2326">
                  <c:v>4</c:v>
                </c:pt>
                <c:pt idx="2327">
                  <c:v>4</c:v>
                </c:pt>
                <c:pt idx="2328">
                  <c:v>4</c:v>
                </c:pt>
                <c:pt idx="2329">
                  <c:v>4</c:v>
                </c:pt>
                <c:pt idx="2330">
                  <c:v>4</c:v>
                </c:pt>
                <c:pt idx="2331">
                  <c:v>4</c:v>
                </c:pt>
                <c:pt idx="2332">
                  <c:v>4</c:v>
                </c:pt>
                <c:pt idx="2333">
                  <c:v>4</c:v>
                </c:pt>
                <c:pt idx="2334">
                  <c:v>4</c:v>
                </c:pt>
                <c:pt idx="2335">
                  <c:v>4</c:v>
                </c:pt>
                <c:pt idx="2336">
                  <c:v>4</c:v>
                </c:pt>
                <c:pt idx="2337">
                  <c:v>4</c:v>
                </c:pt>
                <c:pt idx="2338">
                  <c:v>4</c:v>
                </c:pt>
                <c:pt idx="2339">
                  <c:v>4</c:v>
                </c:pt>
                <c:pt idx="2340">
                  <c:v>4</c:v>
                </c:pt>
                <c:pt idx="2341">
                  <c:v>4</c:v>
                </c:pt>
                <c:pt idx="2342">
                  <c:v>4</c:v>
                </c:pt>
                <c:pt idx="2343">
                  <c:v>4</c:v>
                </c:pt>
                <c:pt idx="2344">
                  <c:v>4</c:v>
                </c:pt>
                <c:pt idx="2345">
                  <c:v>4</c:v>
                </c:pt>
                <c:pt idx="2346">
                  <c:v>4</c:v>
                </c:pt>
                <c:pt idx="2347">
                  <c:v>4</c:v>
                </c:pt>
                <c:pt idx="2348">
                  <c:v>4</c:v>
                </c:pt>
                <c:pt idx="2349">
                  <c:v>4</c:v>
                </c:pt>
                <c:pt idx="2350">
                  <c:v>4</c:v>
                </c:pt>
                <c:pt idx="2351">
                  <c:v>4</c:v>
                </c:pt>
                <c:pt idx="2352">
                  <c:v>4</c:v>
                </c:pt>
                <c:pt idx="2353">
                  <c:v>4</c:v>
                </c:pt>
                <c:pt idx="2354">
                  <c:v>4</c:v>
                </c:pt>
                <c:pt idx="2355">
                  <c:v>5</c:v>
                </c:pt>
                <c:pt idx="2356">
                  <c:v>4</c:v>
                </c:pt>
                <c:pt idx="2357">
                  <c:v>4</c:v>
                </c:pt>
                <c:pt idx="2358">
                  <c:v>4</c:v>
                </c:pt>
                <c:pt idx="2359">
                  <c:v>4</c:v>
                </c:pt>
                <c:pt idx="2360">
                  <c:v>4</c:v>
                </c:pt>
                <c:pt idx="2361">
                  <c:v>4</c:v>
                </c:pt>
                <c:pt idx="2362">
                  <c:v>4</c:v>
                </c:pt>
                <c:pt idx="2363">
                  <c:v>4</c:v>
                </c:pt>
                <c:pt idx="2364">
                  <c:v>4</c:v>
                </c:pt>
                <c:pt idx="2365">
                  <c:v>4</c:v>
                </c:pt>
                <c:pt idx="2366">
                  <c:v>4</c:v>
                </c:pt>
                <c:pt idx="2367">
                  <c:v>4</c:v>
                </c:pt>
                <c:pt idx="2368">
                  <c:v>4</c:v>
                </c:pt>
                <c:pt idx="2369">
                  <c:v>4</c:v>
                </c:pt>
                <c:pt idx="2370">
                  <c:v>4</c:v>
                </c:pt>
                <c:pt idx="2371">
                  <c:v>4</c:v>
                </c:pt>
                <c:pt idx="2372">
                  <c:v>4</c:v>
                </c:pt>
                <c:pt idx="2373">
                  <c:v>4</c:v>
                </c:pt>
                <c:pt idx="2374">
                  <c:v>4</c:v>
                </c:pt>
                <c:pt idx="2375">
                  <c:v>4</c:v>
                </c:pt>
                <c:pt idx="2376">
                  <c:v>3</c:v>
                </c:pt>
                <c:pt idx="2377">
                  <c:v>3</c:v>
                </c:pt>
                <c:pt idx="2378">
                  <c:v>3</c:v>
                </c:pt>
                <c:pt idx="2379">
                  <c:v>3</c:v>
                </c:pt>
                <c:pt idx="2380">
                  <c:v>4</c:v>
                </c:pt>
                <c:pt idx="2381">
                  <c:v>4</c:v>
                </c:pt>
                <c:pt idx="2382">
                  <c:v>4</c:v>
                </c:pt>
                <c:pt idx="2383">
                  <c:v>4</c:v>
                </c:pt>
                <c:pt idx="2384">
                  <c:v>4</c:v>
                </c:pt>
                <c:pt idx="2385">
                  <c:v>4</c:v>
                </c:pt>
                <c:pt idx="2386">
                  <c:v>4</c:v>
                </c:pt>
                <c:pt idx="2387">
                  <c:v>4</c:v>
                </c:pt>
                <c:pt idx="2388">
                  <c:v>4</c:v>
                </c:pt>
                <c:pt idx="2389">
                  <c:v>4</c:v>
                </c:pt>
                <c:pt idx="2390">
                  <c:v>4</c:v>
                </c:pt>
                <c:pt idx="2391">
                  <c:v>4</c:v>
                </c:pt>
                <c:pt idx="2392">
                  <c:v>4</c:v>
                </c:pt>
                <c:pt idx="2393">
                  <c:v>4</c:v>
                </c:pt>
                <c:pt idx="2394">
                  <c:v>4</c:v>
                </c:pt>
                <c:pt idx="2395">
                  <c:v>4</c:v>
                </c:pt>
                <c:pt idx="2396">
                  <c:v>4</c:v>
                </c:pt>
                <c:pt idx="2397">
                  <c:v>4</c:v>
                </c:pt>
                <c:pt idx="2398">
                  <c:v>4</c:v>
                </c:pt>
                <c:pt idx="2399">
                  <c:v>4</c:v>
                </c:pt>
                <c:pt idx="2400">
                  <c:v>4</c:v>
                </c:pt>
                <c:pt idx="2401">
                  <c:v>4</c:v>
                </c:pt>
                <c:pt idx="2402">
                  <c:v>4</c:v>
                </c:pt>
                <c:pt idx="2403">
                  <c:v>4</c:v>
                </c:pt>
                <c:pt idx="2404">
                  <c:v>4</c:v>
                </c:pt>
                <c:pt idx="2405">
                  <c:v>4</c:v>
                </c:pt>
                <c:pt idx="2406">
                  <c:v>4</c:v>
                </c:pt>
                <c:pt idx="2407">
                  <c:v>4</c:v>
                </c:pt>
                <c:pt idx="2408">
                  <c:v>4</c:v>
                </c:pt>
                <c:pt idx="2409">
                  <c:v>4</c:v>
                </c:pt>
                <c:pt idx="2410">
                  <c:v>4</c:v>
                </c:pt>
                <c:pt idx="2411">
                  <c:v>4</c:v>
                </c:pt>
                <c:pt idx="2412">
                  <c:v>4</c:v>
                </c:pt>
                <c:pt idx="2413">
                  <c:v>4</c:v>
                </c:pt>
                <c:pt idx="2414">
                  <c:v>4</c:v>
                </c:pt>
                <c:pt idx="2415">
                  <c:v>4</c:v>
                </c:pt>
                <c:pt idx="2416">
                  <c:v>4</c:v>
                </c:pt>
                <c:pt idx="2417">
                  <c:v>4</c:v>
                </c:pt>
                <c:pt idx="2418">
                  <c:v>4</c:v>
                </c:pt>
                <c:pt idx="2419">
                  <c:v>4</c:v>
                </c:pt>
                <c:pt idx="2420">
                  <c:v>4</c:v>
                </c:pt>
                <c:pt idx="2421">
                  <c:v>4</c:v>
                </c:pt>
                <c:pt idx="2422">
                  <c:v>4</c:v>
                </c:pt>
                <c:pt idx="2423">
                  <c:v>4</c:v>
                </c:pt>
                <c:pt idx="2424">
                  <c:v>4</c:v>
                </c:pt>
                <c:pt idx="2425">
                  <c:v>4</c:v>
                </c:pt>
                <c:pt idx="2426">
                  <c:v>4</c:v>
                </c:pt>
                <c:pt idx="2427">
                  <c:v>4</c:v>
                </c:pt>
                <c:pt idx="2428">
                  <c:v>4</c:v>
                </c:pt>
                <c:pt idx="2429">
                  <c:v>4</c:v>
                </c:pt>
                <c:pt idx="2430">
                  <c:v>4</c:v>
                </c:pt>
                <c:pt idx="2431">
                  <c:v>4</c:v>
                </c:pt>
                <c:pt idx="2432">
                  <c:v>4</c:v>
                </c:pt>
                <c:pt idx="2433">
                  <c:v>3</c:v>
                </c:pt>
                <c:pt idx="2434">
                  <c:v>4</c:v>
                </c:pt>
                <c:pt idx="2435">
                  <c:v>4</c:v>
                </c:pt>
                <c:pt idx="2436">
                  <c:v>3</c:v>
                </c:pt>
                <c:pt idx="2437">
                  <c:v>3</c:v>
                </c:pt>
                <c:pt idx="2438">
                  <c:v>3</c:v>
                </c:pt>
                <c:pt idx="2439">
                  <c:v>3</c:v>
                </c:pt>
                <c:pt idx="2440">
                  <c:v>3</c:v>
                </c:pt>
                <c:pt idx="2441">
                  <c:v>2</c:v>
                </c:pt>
                <c:pt idx="2442">
                  <c:v>3</c:v>
                </c:pt>
                <c:pt idx="2443">
                  <c:v>4</c:v>
                </c:pt>
                <c:pt idx="2444">
                  <c:v>4</c:v>
                </c:pt>
                <c:pt idx="2445">
                  <c:v>4</c:v>
                </c:pt>
                <c:pt idx="2446">
                  <c:v>3</c:v>
                </c:pt>
                <c:pt idx="2447">
                  <c:v>3</c:v>
                </c:pt>
                <c:pt idx="2448">
                  <c:v>3</c:v>
                </c:pt>
                <c:pt idx="2449">
                  <c:v>3</c:v>
                </c:pt>
                <c:pt idx="2450">
                  <c:v>3</c:v>
                </c:pt>
                <c:pt idx="2451">
                  <c:v>3</c:v>
                </c:pt>
                <c:pt idx="2452">
                  <c:v>3</c:v>
                </c:pt>
                <c:pt idx="2453">
                  <c:v>3</c:v>
                </c:pt>
                <c:pt idx="2454">
                  <c:v>3</c:v>
                </c:pt>
                <c:pt idx="2455">
                  <c:v>3</c:v>
                </c:pt>
                <c:pt idx="2456">
                  <c:v>3</c:v>
                </c:pt>
                <c:pt idx="2457">
                  <c:v>3</c:v>
                </c:pt>
                <c:pt idx="2458">
                  <c:v>3</c:v>
                </c:pt>
                <c:pt idx="2459">
                  <c:v>3</c:v>
                </c:pt>
                <c:pt idx="2460">
                  <c:v>3</c:v>
                </c:pt>
                <c:pt idx="2461">
                  <c:v>3</c:v>
                </c:pt>
                <c:pt idx="2462">
                  <c:v>3</c:v>
                </c:pt>
                <c:pt idx="2463">
                  <c:v>3</c:v>
                </c:pt>
                <c:pt idx="2464">
                  <c:v>3</c:v>
                </c:pt>
                <c:pt idx="2465">
                  <c:v>3</c:v>
                </c:pt>
                <c:pt idx="2466">
                  <c:v>3</c:v>
                </c:pt>
                <c:pt idx="2467">
                  <c:v>3</c:v>
                </c:pt>
                <c:pt idx="2468">
                  <c:v>3</c:v>
                </c:pt>
                <c:pt idx="2469">
                  <c:v>3</c:v>
                </c:pt>
                <c:pt idx="2470">
                  <c:v>3</c:v>
                </c:pt>
                <c:pt idx="2471">
                  <c:v>3</c:v>
                </c:pt>
                <c:pt idx="2472">
                  <c:v>3</c:v>
                </c:pt>
                <c:pt idx="2473">
                  <c:v>3</c:v>
                </c:pt>
                <c:pt idx="2474">
                  <c:v>3</c:v>
                </c:pt>
                <c:pt idx="2475">
                  <c:v>3</c:v>
                </c:pt>
                <c:pt idx="2476">
                  <c:v>3</c:v>
                </c:pt>
                <c:pt idx="2477">
                  <c:v>3</c:v>
                </c:pt>
                <c:pt idx="2478">
                  <c:v>3</c:v>
                </c:pt>
                <c:pt idx="2479">
                  <c:v>3</c:v>
                </c:pt>
                <c:pt idx="2480">
                  <c:v>3</c:v>
                </c:pt>
                <c:pt idx="2481">
                  <c:v>3</c:v>
                </c:pt>
                <c:pt idx="2482">
                  <c:v>3</c:v>
                </c:pt>
                <c:pt idx="2483">
                  <c:v>3</c:v>
                </c:pt>
                <c:pt idx="2484">
                  <c:v>2</c:v>
                </c:pt>
                <c:pt idx="2485">
                  <c:v>3</c:v>
                </c:pt>
                <c:pt idx="2486">
                  <c:v>3</c:v>
                </c:pt>
                <c:pt idx="2487">
                  <c:v>3</c:v>
                </c:pt>
                <c:pt idx="2488">
                  <c:v>3</c:v>
                </c:pt>
                <c:pt idx="2489">
                  <c:v>3</c:v>
                </c:pt>
                <c:pt idx="2490">
                  <c:v>3</c:v>
                </c:pt>
                <c:pt idx="2491">
                  <c:v>3</c:v>
                </c:pt>
                <c:pt idx="2492">
                  <c:v>3</c:v>
                </c:pt>
                <c:pt idx="2493">
                  <c:v>3</c:v>
                </c:pt>
                <c:pt idx="2494">
                  <c:v>3</c:v>
                </c:pt>
                <c:pt idx="2495">
                  <c:v>2</c:v>
                </c:pt>
                <c:pt idx="2496">
                  <c:v>3</c:v>
                </c:pt>
                <c:pt idx="2497">
                  <c:v>3</c:v>
                </c:pt>
                <c:pt idx="2498">
                  <c:v>3</c:v>
                </c:pt>
                <c:pt idx="2499">
                  <c:v>2</c:v>
                </c:pt>
                <c:pt idx="2500">
                  <c:v>2</c:v>
                </c:pt>
                <c:pt idx="2501">
                  <c:v>3</c:v>
                </c:pt>
                <c:pt idx="2502">
                  <c:v>2</c:v>
                </c:pt>
                <c:pt idx="2503">
                  <c:v>2</c:v>
                </c:pt>
                <c:pt idx="2504">
                  <c:v>3</c:v>
                </c:pt>
                <c:pt idx="2505">
                  <c:v>3</c:v>
                </c:pt>
                <c:pt idx="2506">
                  <c:v>2</c:v>
                </c:pt>
                <c:pt idx="2507">
                  <c:v>2</c:v>
                </c:pt>
                <c:pt idx="2508">
                  <c:v>3</c:v>
                </c:pt>
                <c:pt idx="2509">
                  <c:v>3</c:v>
                </c:pt>
                <c:pt idx="2510">
                  <c:v>2</c:v>
                </c:pt>
                <c:pt idx="2511">
                  <c:v>2</c:v>
                </c:pt>
                <c:pt idx="2512">
                  <c:v>3</c:v>
                </c:pt>
                <c:pt idx="2513">
                  <c:v>3</c:v>
                </c:pt>
                <c:pt idx="2514">
                  <c:v>2</c:v>
                </c:pt>
                <c:pt idx="2515">
                  <c:v>2</c:v>
                </c:pt>
                <c:pt idx="2516">
                  <c:v>3</c:v>
                </c:pt>
                <c:pt idx="2517">
                  <c:v>3</c:v>
                </c:pt>
                <c:pt idx="2518">
                  <c:v>2</c:v>
                </c:pt>
                <c:pt idx="2519">
                  <c:v>2</c:v>
                </c:pt>
                <c:pt idx="2520">
                  <c:v>3</c:v>
                </c:pt>
                <c:pt idx="2521">
                  <c:v>2</c:v>
                </c:pt>
                <c:pt idx="2522">
                  <c:v>2</c:v>
                </c:pt>
                <c:pt idx="2523">
                  <c:v>2</c:v>
                </c:pt>
                <c:pt idx="2524">
                  <c:v>3</c:v>
                </c:pt>
                <c:pt idx="2525">
                  <c:v>2</c:v>
                </c:pt>
                <c:pt idx="2526">
                  <c:v>2</c:v>
                </c:pt>
                <c:pt idx="2527">
                  <c:v>3</c:v>
                </c:pt>
                <c:pt idx="2528">
                  <c:v>3</c:v>
                </c:pt>
                <c:pt idx="2529">
                  <c:v>2</c:v>
                </c:pt>
                <c:pt idx="2530">
                  <c:v>3</c:v>
                </c:pt>
                <c:pt idx="2531">
                  <c:v>3</c:v>
                </c:pt>
                <c:pt idx="2532">
                  <c:v>3</c:v>
                </c:pt>
                <c:pt idx="2533">
                  <c:v>2</c:v>
                </c:pt>
                <c:pt idx="2534">
                  <c:v>3</c:v>
                </c:pt>
                <c:pt idx="2535">
                  <c:v>3</c:v>
                </c:pt>
                <c:pt idx="2536">
                  <c:v>2</c:v>
                </c:pt>
                <c:pt idx="2537">
                  <c:v>2</c:v>
                </c:pt>
                <c:pt idx="2538">
                  <c:v>3</c:v>
                </c:pt>
                <c:pt idx="2539">
                  <c:v>3</c:v>
                </c:pt>
                <c:pt idx="2540">
                  <c:v>3</c:v>
                </c:pt>
                <c:pt idx="2541">
                  <c:v>2</c:v>
                </c:pt>
                <c:pt idx="2542">
                  <c:v>3</c:v>
                </c:pt>
                <c:pt idx="2543">
                  <c:v>3</c:v>
                </c:pt>
                <c:pt idx="2544">
                  <c:v>2</c:v>
                </c:pt>
                <c:pt idx="2545">
                  <c:v>1</c:v>
                </c:pt>
                <c:pt idx="2546">
                  <c:v>2</c:v>
                </c:pt>
                <c:pt idx="2547">
                  <c:v>3</c:v>
                </c:pt>
                <c:pt idx="2548">
                  <c:v>2</c:v>
                </c:pt>
                <c:pt idx="2549">
                  <c:v>2</c:v>
                </c:pt>
                <c:pt idx="2550">
                  <c:v>3</c:v>
                </c:pt>
                <c:pt idx="2551">
                  <c:v>3</c:v>
                </c:pt>
                <c:pt idx="2552">
                  <c:v>2</c:v>
                </c:pt>
                <c:pt idx="2553">
                  <c:v>1</c:v>
                </c:pt>
                <c:pt idx="2554">
                  <c:v>2</c:v>
                </c:pt>
                <c:pt idx="2555">
                  <c:v>2</c:v>
                </c:pt>
                <c:pt idx="2556">
                  <c:v>1</c:v>
                </c:pt>
                <c:pt idx="2557">
                  <c:v>2</c:v>
                </c:pt>
                <c:pt idx="2558">
                  <c:v>3</c:v>
                </c:pt>
                <c:pt idx="2559">
                  <c:v>2</c:v>
                </c:pt>
                <c:pt idx="2560">
                  <c:v>2</c:v>
                </c:pt>
                <c:pt idx="2561">
                  <c:v>2</c:v>
                </c:pt>
                <c:pt idx="2562">
                  <c:v>2</c:v>
                </c:pt>
                <c:pt idx="2563">
                  <c:v>1</c:v>
                </c:pt>
                <c:pt idx="2564">
                  <c:v>1</c:v>
                </c:pt>
                <c:pt idx="2565">
                  <c:v>2</c:v>
                </c:pt>
                <c:pt idx="2566">
                  <c:v>2</c:v>
                </c:pt>
                <c:pt idx="2567">
                  <c:v>2</c:v>
                </c:pt>
                <c:pt idx="2568">
                  <c:v>2</c:v>
                </c:pt>
                <c:pt idx="2569">
                  <c:v>2</c:v>
                </c:pt>
                <c:pt idx="2570">
                  <c:v>3</c:v>
                </c:pt>
                <c:pt idx="2571">
                  <c:v>2</c:v>
                </c:pt>
                <c:pt idx="2572">
                  <c:v>3</c:v>
                </c:pt>
                <c:pt idx="2573">
                  <c:v>3</c:v>
                </c:pt>
                <c:pt idx="2574">
                  <c:v>3</c:v>
                </c:pt>
                <c:pt idx="2575">
                  <c:v>3</c:v>
                </c:pt>
                <c:pt idx="2576">
                  <c:v>2</c:v>
                </c:pt>
                <c:pt idx="2577">
                  <c:v>3</c:v>
                </c:pt>
                <c:pt idx="2578">
                  <c:v>2</c:v>
                </c:pt>
                <c:pt idx="2579">
                  <c:v>2</c:v>
                </c:pt>
                <c:pt idx="2580">
                  <c:v>2</c:v>
                </c:pt>
                <c:pt idx="2581">
                  <c:v>3</c:v>
                </c:pt>
                <c:pt idx="2582">
                  <c:v>2</c:v>
                </c:pt>
                <c:pt idx="2583">
                  <c:v>2</c:v>
                </c:pt>
                <c:pt idx="2584">
                  <c:v>2</c:v>
                </c:pt>
                <c:pt idx="2585">
                  <c:v>2</c:v>
                </c:pt>
                <c:pt idx="2586">
                  <c:v>2</c:v>
                </c:pt>
                <c:pt idx="2587">
                  <c:v>2</c:v>
                </c:pt>
                <c:pt idx="2588">
                  <c:v>2</c:v>
                </c:pt>
                <c:pt idx="2589">
                  <c:v>2</c:v>
                </c:pt>
                <c:pt idx="2590">
                  <c:v>2</c:v>
                </c:pt>
                <c:pt idx="2591">
                  <c:v>2</c:v>
                </c:pt>
                <c:pt idx="2592">
                  <c:v>2</c:v>
                </c:pt>
                <c:pt idx="2593">
                  <c:v>2</c:v>
                </c:pt>
                <c:pt idx="2594">
                  <c:v>1</c:v>
                </c:pt>
                <c:pt idx="2595">
                  <c:v>2</c:v>
                </c:pt>
                <c:pt idx="2596">
                  <c:v>2</c:v>
                </c:pt>
                <c:pt idx="2597">
                  <c:v>2</c:v>
                </c:pt>
                <c:pt idx="2598">
                  <c:v>1</c:v>
                </c:pt>
                <c:pt idx="2599">
                  <c:v>2</c:v>
                </c:pt>
                <c:pt idx="2600">
                  <c:v>3</c:v>
                </c:pt>
                <c:pt idx="2601">
                  <c:v>2</c:v>
                </c:pt>
                <c:pt idx="2602">
                  <c:v>1</c:v>
                </c:pt>
                <c:pt idx="2603">
                  <c:v>2</c:v>
                </c:pt>
                <c:pt idx="2604">
                  <c:v>3</c:v>
                </c:pt>
                <c:pt idx="2605">
                  <c:v>2</c:v>
                </c:pt>
                <c:pt idx="2606">
                  <c:v>1</c:v>
                </c:pt>
                <c:pt idx="2607">
                  <c:v>2</c:v>
                </c:pt>
                <c:pt idx="2608">
                  <c:v>2</c:v>
                </c:pt>
                <c:pt idx="2609">
                  <c:v>2</c:v>
                </c:pt>
                <c:pt idx="2610">
                  <c:v>1</c:v>
                </c:pt>
                <c:pt idx="2611">
                  <c:v>1</c:v>
                </c:pt>
                <c:pt idx="2612">
                  <c:v>2</c:v>
                </c:pt>
                <c:pt idx="2613">
                  <c:v>1</c:v>
                </c:pt>
                <c:pt idx="2614">
                  <c:v>0</c:v>
                </c:pt>
                <c:pt idx="2615">
                  <c:v>2</c:v>
                </c:pt>
                <c:pt idx="2616">
                  <c:v>1</c:v>
                </c:pt>
                <c:pt idx="2617">
                  <c:v>1</c:v>
                </c:pt>
                <c:pt idx="2618">
                  <c:v>1</c:v>
                </c:pt>
                <c:pt idx="2619">
                  <c:v>2</c:v>
                </c:pt>
                <c:pt idx="2620">
                  <c:v>2</c:v>
                </c:pt>
                <c:pt idx="2621">
                  <c:v>1</c:v>
                </c:pt>
                <c:pt idx="2622">
                  <c:v>1</c:v>
                </c:pt>
                <c:pt idx="2623">
                  <c:v>2</c:v>
                </c:pt>
                <c:pt idx="2624">
                  <c:v>2</c:v>
                </c:pt>
                <c:pt idx="2625">
                  <c:v>1</c:v>
                </c:pt>
                <c:pt idx="2626">
                  <c:v>1</c:v>
                </c:pt>
                <c:pt idx="2627">
                  <c:v>2</c:v>
                </c:pt>
                <c:pt idx="2628">
                  <c:v>2</c:v>
                </c:pt>
                <c:pt idx="2629">
                  <c:v>2</c:v>
                </c:pt>
                <c:pt idx="2630">
                  <c:v>2</c:v>
                </c:pt>
                <c:pt idx="2631">
                  <c:v>2</c:v>
                </c:pt>
                <c:pt idx="2632">
                  <c:v>2</c:v>
                </c:pt>
                <c:pt idx="2633">
                  <c:v>1</c:v>
                </c:pt>
                <c:pt idx="2634">
                  <c:v>0</c:v>
                </c:pt>
                <c:pt idx="2635">
                  <c:v>1</c:v>
                </c:pt>
                <c:pt idx="2636">
                  <c:v>0</c:v>
                </c:pt>
                <c:pt idx="2637">
                  <c:v>1</c:v>
                </c:pt>
                <c:pt idx="2638">
                  <c:v>0</c:v>
                </c:pt>
                <c:pt idx="2639">
                  <c:v>0</c:v>
                </c:pt>
                <c:pt idx="2640">
                  <c:v>0</c:v>
                </c:pt>
                <c:pt idx="2641">
                  <c:v>1</c:v>
                </c:pt>
                <c:pt idx="2642">
                  <c:v>0</c:v>
                </c:pt>
                <c:pt idx="2643">
                  <c:v>0</c:v>
                </c:pt>
                <c:pt idx="2644">
                  <c:v>0</c:v>
                </c:pt>
                <c:pt idx="2645">
                  <c:v>0</c:v>
                </c:pt>
                <c:pt idx="2646">
                  <c:v>0</c:v>
                </c:pt>
                <c:pt idx="2647">
                  <c:v>0</c:v>
                </c:pt>
                <c:pt idx="2648">
                  <c:v>0</c:v>
                </c:pt>
                <c:pt idx="2649">
                  <c:v>0</c:v>
                </c:pt>
                <c:pt idx="2650">
                  <c:v>0</c:v>
                </c:pt>
                <c:pt idx="2651">
                  <c:v>0</c:v>
                </c:pt>
                <c:pt idx="2652">
                  <c:v>1</c:v>
                </c:pt>
                <c:pt idx="2653">
                  <c:v>1</c:v>
                </c:pt>
                <c:pt idx="2654">
                  <c:v>0</c:v>
                </c:pt>
                <c:pt idx="2655">
                  <c:v>1</c:v>
                </c:pt>
                <c:pt idx="2656">
                  <c:v>1</c:v>
                </c:pt>
                <c:pt idx="2657">
                  <c:v>1</c:v>
                </c:pt>
                <c:pt idx="2658">
                  <c:v>0</c:v>
                </c:pt>
                <c:pt idx="2659">
                  <c:v>1</c:v>
                </c:pt>
                <c:pt idx="2660">
                  <c:v>1</c:v>
                </c:pt>
                <c:pt idx="2661">
                  <c:v>1</c:v>
                </c:pt>
                <c:pt idx="2662">
                  <c:v>0</c:v>
                </c:pt>
                <c:pt idx="2663">
                  <c:v>1</c:v>
                </c:pt>
                <c:pt idx="2664">
                  <c:v>1</c:v>
                </c:pt>
                <c:pt idx="2665">
                  <c:v>1</c:v>
                </c:pt>
                <c:pt idx="2666">
                  <c:v>1</c:v>
                </c:pt>
                <c:pt idx="2667">
                  <c:v>1</c:v>
                </c:pt>
                <c:pt idx="2668">
                  <c:v>1</c:v>
                </c:pt>
                <c:pt idx="2669">
                  <c:v>1</c:v>
                </c:pt>
                <c:pt idx="2670">
                  <c:v>1</c:v>
                </c:pt>
                <c:pt idx="2671">
                  <c:v>1</c:v>
                </c:pt>
                <c:pt idx="2672">
                  <c:v>2</c:v>
                </c:pt>
                <c:pt idx="2673">
                  <c:v>2</c:v>
                </c:pt>
                <c:pt idx="2674">
                  <c:v>2</c:v>
                </c:pt>
                <c:pt idx="2675">
                  <c:v>2</c:v>
                </c:pt>
                <c:pt idx="2676">
                  <c:v>2</c:v>
                </c:pt>
                <c:pt idx="2677">
                  <c:v>1</c:v>
                </c:pt>
                <c:pt idx="2678">
                  <c:v>2</c:v>
                </c:pt>
                <c:pt idx="2679">
                  <c:v>2</c:v>
                </c:pt>
                <c:pt idx="2680">
                  <c:v>2</c:v>
                </c:pt>
                <c:pt idx="2681">
                  <c:v>2</c:v>
                </c:pt>
                <c:pt idx="2682">
                  <c:v>2</c:v>
                </c:pt>
                <c:pt idx="2683">
                  <c:v>0</c:v>
                </c:pt>
                <c:pt idx="2684">
                  <c:v>0</c:v>
                </c:pt>
                <c:pt idx="2685">
                  <c:v>0</c:v>
                </c:pt>
                <c:pt idx="2686">
                  <c:v>0</c:v>
                </c:pt>
                <c:pt idx="2687">
                  <c:v>1</c:v>
                </c:pt>
                <c:pt idx="2688">
                  <c:v>0</c:v>
                </c:pt>
                <c:pt idx="2689">
                  <c:v>0</c:v>
                </c:pt>
                <c:pt idx="2690">
                  <c:v>0</c:v>
                </c:pt>
                <c:pt idx="2691">
                  <c:v>0</c:v>
                </c:pt>
                <c:pt idx="2692">
                  <c:v>0</c:v>
                </c:pt>
                <c:pt idx="2693">
                  <c:v>1</c:v>
                </c:pt>
                <c:pt idx="2694">
                  <c:v>2</c:v>
                </c:pt>
                <c:pt idx="2695">
                  <c:v>3</c:v>
                </c:pt>
                <c:pt idx="2696">
                  <c:v>3</c:v>
                </c:pt>
                <c:pt idx="2697">
                  <c:v>3</c:v>
                </c:pt>
                <c:pt idx="2698">
                  <c:v>3</c:v>
                </c:pt>
                <c:pt idx="2699">
                  <c:v>3</c:v>
                </c:pt>
                <c:pt idx="2700">
                  <c:v>3</c:v>
                </c:pt>
                <c:pt idx="2701">
                  <c:v>3</c:v>
                </c:pt>
                <c:pt idx="2702">
                  <c:v>3</c:v>
                </c:pt>
                <c:pt idx="2703">
                  <c:v>2</c:v>
                </c:pt>
                <c:pt idx="2704">
                  <c:v>2</c:v>
                </c:pt>
                <c:pt idx="2705">
                  <c:v>2</c:v>
                </c:pt>
                <c:pt idx="2706">
                  <c:v>2</c:v>
                </c:pt>
                <c:pt idx="2707">
                  <c:v>1</c:v>
                </c:pt>
                <c:pt idx="2708">
                  <c:v>1</c:v>
                </c:pt>
                <c:pt idx="2709">
                  <c:v>1</c:v>
                </c:pt>
                <c:pt idx="2710">
                  <c:v>1</c:v>
                </c:pt>
                <c:pt idx="2711">
                  <c:v>1</c:v>
                </c:pt>
                <c:pt idx="2712">
                  <c:v>1</c:v>
                </c:pt>
                <c:pt idx="2713">
                  <c:v>1</c:v>
                </c:pt>
                <c:pt idx="2714">
                  <c:v>1</c:v>
                </c:pt>
                <c:pt idx="2715">
                  <c:v>1</c:v>
                </c:pt>
                <c:pt idx="2716">
                  <c:v>1</c:v>
                </c:pt>
                <c:pt idx="2717">
                  <c:v>1</c:v>
                </c:pt>
                <c:pt idx="2718">
                  <c:v>1</c:v>
                </c:pt>
                <c:pt idx="2719">
                  <c:v>1</c:v>
                </c:pt>
                <c:pt idx="2720">
                  <c:v>1</c:v>
                </c:pt>
                <c:pt idx="2721">
                  <c:v>1</c:v>
                </c:pt>
                <c:pt idx="2722">
                  <c:v>1</c:v>
                </c:pt>
                <c:pt idx="2723">
                  <c:v>1</c:v>
                </c:pt>
                <c:pt idx="2724">
                  <c:v>2</c:v>
                </c:pt>
                <c:pt idx="2725">
                  <c:v>3</c:v>
                </c:pt>
                <c:pt idx="2726">
                  <c:v>3</c:v>
                </c:pt>
                <c:pt idx="2727">
                  <c:v>3</c:v>
                </c:pt>
                <c:pt idx="2728">
                  <c:v>3</c:v>
                </c:pt>
                <c:pt idx="2729">
                  <c:v>3</c:v>
                </c:pt>
                <c:pt idx="2730">
                  <c:v>3</c:v>
                </c:pt>
                <c:pt idx="2731">
                  <c:v>3</c:v>
                </c:pt>
                <c:pt idx="2732">
                  <c:v>3</c:v>
                </c:pt>
                <c:pt idx="2733">
                  <c:v>3</c:v>
                </c:pt>
                <c:pt idx="2734">
                  <c:v>3</c:v>
                </c:pt>
                <c:pt idx="2735">
                  <c:v>3</c:v>
                </c:pt>
                <c:pt idx="2736">
                  <c:v>3</c:v>
                </c:pt>
                <c:pt idx="2737">
                  <c:v>3</c:v>
                </c:pt>
                <c:pt idx="2738">
                  <c:v>3</c:v>
                </c:pt>
                <c:pt idx="2739">
                  <c:v>3</c:v>
                </c:pt>
                <c:pt idx="2740">
                  <c:v>3</c:v>
                </c:pt>
                <c:pt idx="2741">
                  <c:v>3</c:v>
                </c:pt>
                <c:pt idx="2742">
                  <c:v>3</c:v>
                </c:pt>
                <c:pt idx="2743">
                  <c:v>3</c:v>
                </c:pt>
                <c:pt idx="2744">
                  <c:v>3</c:v>
                </c:pt>
                <c:pt idx="2745">
                  <c:v>3</c:v>
                </c:pt>
                <c:pt idx="2746">
                  <c:v>3</c:v>
                </c:pt>
                <c:pt idx="2747">
                  <c:v>3</c:v>
                </c:pt>
                <c:pt idx="2748">
                  <c:v>4</c:v>
                </c:pt>
                <c:pt idx="2749">
                  <c:v>3</c:v>
                </c:pt>
                <c:pt idx="2750">
                  <c:v>3</c:v>
                </c:pt>
                <c:pt idx="2751">
                  <c:v>3</c:v>
                </c:pt>
                <c:pt idx="2752">
                  <c:v>4</c:v>
                </c:pt>
                <c:pt idx="2753">
                  <c:v>4</c:v>
                </c:pt>
                <c:pt idx="2754">
                  <c:v>4</c:v>
                </c:pt>
                <c:pt idx="2755">
                  <c:v>4</c:v>
                </c:pt>
                <c:pt idx="2756">
                  <c:v>4</c:v>
                </c:pt>
                <c:pt idx="2757">
                  <c:v>4</c:v>
                </c:pt>
                <c:pt idx="2758">
                  <c:v>4</c:v>
                </c:pt>
                <c:pt idx="2759">
                  <c:v>4</c:v>
                </c:pt>
                <c:pt idx="2760">
                  <c:v>4</c:v>
                </c:pt>
                <c:pt idx="2761">
                  <c:v>4</c:v>
                </c:pt>
                <c:pt idx="2762">
                  <c:v>4</c:v>
                </c:pt>
                <c:pt idx="2763">
                  <c:v>4</c:v>
                </c:pt>
                <c:pt idx="2764">
                  <c:v>4</c:v>
                </c:pt>
                <c:pt idx="2765">
                  <c:v>4</c:v>
                </c:pt>
                <c:pt idx="2766">
                  <c:v>4</c:v>
                </c:pt>
                <c:pt idx="2767">
                  <c:v>4</c:v>
                </c:pt>
                <c:pt idx="2768">
                  <c:v>4</c:v>
                </c:pt>
                <c:pt idx="2769">
                  <c:v>4</c:v>
                </c:pt>
                <c:pt idx="2770">
                  <c:v>4</c:v>
                </c:pt>
                <c:pt idx="2771">
                  <c:v>4</c:v>
                </c:pt>
                <c:pt idx="2772">
                  <c:v>4</c:v>
                </c:pt>
                <c:pt idx="2773">
                  <c:v>4</c:v>
                </c:pt>
                <c:pt idx="2774">
                  <c:v>4</c:v>
                </c:pt>
                <c:pt idx="2775">
                  <c:v>4</c:v>
                </c:pt>
                <c:pt idx="2776">
                  <c:v>4</c:v>
                </c:pt>
                <c:pt idx="2777">
                  <c:v>4</c:v>
                </c:pt>
                <c:pt idx="2778">
                  <c:v>4</c:v>
                </c:pt>
                <c:pt idx="2779">
                  <c:v>4</c:v>
                </c:pt>
                <c:pt idx="2780">
                  <c:v>4</c:v>
                </c:pt>
                <c:pt idx="2781">
                  <c:v>4</c:v>
                </c:pt>
                <c:pt idx="2782">
                  <c:v>4</c:v>
                </c:pt>
                <c:pt idx="2783">
                  <c:v>4</c:v>
                </c:pt>
                <c:pt idx="2784">
                  <c:v>4</c:v>
                </c:pt>
                <c:pt idx="2785">
                  <c:v>4</c:v>
                </c:pt>
                <c:pt idx="2786">
                  <c:v>4</c:v>
                </c:pt>
                <c:pt idx="2787">
                  <c:v>4</c:v>
                </c:pt>
                <c:pt idx="2788">
                  <c:v>4</c:v>
                </c:pt>
                <c:pt idx="2789">
                  <c:v>4</c:v>
                </c:pt>
                <c:pt idx="2790">
                  <c:v>4</c:v>
                </c:pt>
                <c:pt idx="2791">
                  <c:v>4</c:v>
                </c:pt>
                <c:pt idx="2792">
                  <c:v>4</c:v>
                </c:pt>
                <c:pt idx="2793">
                  <c:v>4</c:v>
                </c:pt>
                <c:pt idx="2794">
                  <c:v>4</c:v>
                </c:pt>
                <c:pt idx="2795">
                  <c:v>4</c:v>
                </c:pt>
                <c:pt idx="2796">
                  <c:v>4</c:v>
                </c:pt>
                <c:pt idx="2797">
                  <c:v>4</c:v>
                </c:pt>
                <c:pt idx="2798">
                  <c:v>4</c:v>
                </c:pt>
                <c:pt idx="2799">
                  <c:v>5</c:v>
                </c:pt>
                <c:pt idx="2800">
                  <c:v>5</c:v>
                </c:pt>
                <c:pt idx="2801">
                  <c:v>5</c:v>
                </c:pt>
                <c:pt idx="2802">
                  <c:v>5</c:v>
                </c:pt>
                <c:pt idx="2803">
                  <c:v>4</c:v>
                </c:pt>
                <c:pt idx="2804">
                  <c:v>5</c:v>
                </c:pt>
                <c:pt idx="2805">
                  <c:v>5</c:v>
                </c:pt>
                <c:pt idx="2806">
                  <c:v>5</c:v>
                </c:pt>
                <c:pt idx="2807">
                  <c:v>5</c:v>
                </c:pt>
                <c:pt idx="2808">
                  <c:v>4</c:v>
                </c:pt>
                <c:pt idx="2809">
                  <c:v>5</c:v>
                </c:pt>
                <c:pt idx="2810">
                  <c:v>5</c:v>
                </c:pt>
                <c:pt idx="2811">
                  <c:v>5</c:v>
                </c:pt>
                <c:pt idx="2812">
                  <c:v>4</c:v>
                </c:pt>
                <c:pt idx="2813">
                  <c:v>5</c:v>
                </c:pt>
                <c:pt idx="2814">
                  <c:v>5</c:v>
                </c:pt>
                <c:pt idx="2815">
                  <c:v>5</c:v>
                </c:pt>
                <c:pt idx="2816">
                  <c:v>5</c:v>
                </c:pt>
                <c:pt idx="2817">
                  <c:v>5</c:v>
                </c:pt>
                <c:pt idx="2818">
                  <c:v>5</c:v>
                </c:pt>
                <c:pt idx="2819">
                  <c:v>5</c:v>
                </c:pt>
                <c:pt idx="2820">
                  <c:v>5</c:v>
                </c:pt>
                <c:pt idx="2821">
                  <c:v>5</c:v>
                </c:pt>
                <c:pt idx="2822">
                  <c:v>4</c:v>
                </c:pt>
                <c:pt idx="2823">
                  <c:v>4</c:v>
                </c:pt>
                <c:pt idx="2824">
                  <c:v>4</c:v>
                </c:pt>
                <c:pt idx="2825">
                  <c:v>4</c:v>
                </c:pt>
                <c:pt idx="2826">
                  <c:v>4</c:v>
                </c:pt>
                <c:pt idx="2827">
                  <c:v>4</c:v>
                </c:pt>
                <c:pt idx="2828">
                  <c:v>4</c:v>
                </c:pt>
                <c:pt idx="2829">
                  <c:v>4</c:v>
                </c:pt>
                <c:pt idx="2830">
                  <c:v>4</c:v>
                </c:pt>
                <c:pt idx="2831">
                  <c:v>4</c:v>
                </c:pt>
                <c:pt idx="2832">
                  <c:v>5</c:v>
                </c:pt>
                <c:pt idx="2833">
                  <c:v>5</c:v>
                </c:pt>
                <c:pt idx="2834">
                  <c:v>5</c:v>
                </c:pt>
                <c:pt idx="2835">
                  <c:v>5</c:v>
                </c:pt>
                <c:pt idx="2836">
                  <c:v>5</c:v>
                </c:pt>
                <c:pt idx="2837">
                  <c:v>5</c:v>
                </c:pt>
                <c:pt idx="2838">
                  <c:v>5</c:v>
                </c:pt>
                <c:pt idx="2839">
                  <c:v>5</c:v>
                </c:pt>
                <c:pt idx="2840">
                  <c:v>5</c:v>
                </c:pt>
                <c:pt idx="2841">
                  <c:v>5</c:v>
                </c:pt>
                <c:pt idx="2842">
                  <c:v>5</c:v>
                </c:pt>
                <c:pt idx="2843">
                  <c:v>5</c:v>
                </c:pt>
                <c:pt idx="2844">
                  <c:v>5</c:v>
                </c:pt>
                <c:pt idx="2845">
                  <c:v>6</c:v>
                </c:pt>
                <c:pt idx="2846">
                  <c:v>6</c:v>
                </c:pt>
                <c:pt idx="2847">
                  <c:v>5</c:v>
                </c:pt>
                <c:pt idx="2848">
                  <c:v>5</c:v>
                </c:pt>
                <c:pt idx="2849">
                  <c:v>5</c:v>
                </c:pt>
                <c:pt idx="2850">
                  <c:v>5</c:v>
                </c:pt>
                <c:pt idx="2851">
                  <c:v>5</c:v>
                </c:pt>
                <c:pt idx="2852">
                  <c:v>5</c:v>
                </c:pt>
                <c:pt idx="2853">
                  <c:v>5</c:v>
                </c:pt>
                <c:pt idx="2854">
                  <c:v>5</c:v>
                </c:pt>
                <c:pt idx="2855">
                  <c:v>5</c:v>
                </c:pt>
                <c:pt idx="2856">
                  <c:v>5</c:v>
                </c:pt>
                <c:pt idx="2857">
                  <c:v>5</c:v>
                </c:pt>
                <c:pt idx="2858">
                  <c:v>5</c:v>
                </c:pt>
                <c:pt idx="2859">
                  <c:v>5</c:v>
                </c:pt>
                <c:pt idx="2860">
                  <c:v>5</c:v>
                </c:pt>
                <c:pt idx="2861">
                  <c:v>5</c:v>
                </c:pt>
                <c:pt idx="2862">
                  <c:v>6</c:v>
                </c:pt>
                <c:pt idx="2863">
                  <c:v>6</c:v>
                </c:pt>
                <c:pt idx="2864">
                  <c:v>5</c:v>
                </c:pt>
                <c:pt idx="2865">
                  <c:v>6</c:v>
                </c:pt>
                <c:pt idx="2866">
                  <c:v>6</c:v>
                </c:pt>
                <c:pt idx="2867">
                  <c:v>6</c:v>
                </c:pt>
                <c:pt idx="2868">
                  <c:v>5</c:v>
                </c:pt>
                <c:pt idx="2869">
                  <c:v>6</c:v>
                </c:pt>
                <c:pt idx="2870">
                  <c:v>5</c:v>
                </c:pt>
                <c:pt idx="2871">
                  <c:v>5</c:v>
                </c:pt>
                <c:pt idx="2872">
                  <c:v>5</c:v>
                </c:pt>
                <c:pt idx="2873">
                  <c:v>6</c:v>
                </c:pt>
                <c:pt idx="2874">
                  <c:v>6</c:v>
                </c:pt>
                <c:pt idx="2875">
                  <c:v>6</c:v>
                </c:pt>
                <c:pt idx="2876">
                  <c:v>6</c:v>
                </c:pt>
                <c:pt idx="2877">
                  <c:v>6</c:v>
                </c:pt>
                <c:pt idx="2878">
                  <c:v>6</c:v>
                </c:pt>
                <c:pt idx="2879">
                  <c:v>6</c:v>
                </c:pt>
                <c:pt idx="2880">
                  <c:v>5</c:v>
                </c:pt>
                <c:pt idx="2881">
                  <c:v>5</c:v>
                </c:pt>
                <c:pt idx="2882">
                  <c:v>5</c:v>
                </c:pt>
                <c:pt idx="2883">
                  <c:v>6</c:v>
                </c:pt>
                <c:pt idx="2884">
                  <c:v>6</c:v>
                </c:pt>
                <c:pt idx="2885">
                  <c:v>6</c:v>
                </c:pt>
                <c:pt idx="2886">
                  <c:v>6</c:v>
                </c:pt>
                <c:pt idx="2887">
                  <c:v>5</c:v>
                </c:pt>
                <c:pt idx="2888">
                  <c:v>5</c:v>
                </c:pt>
                <c:pt idx="2889">
                  <c:v>5</c:v>
                </c:pt>
                <c:pt idx="2890">
                  <c:v>5</c:v>
                </c:pt>
                <c:pt idx="2891">
                  <c:v>5</c:v>
                </c:pt>
                <c:pt idx="2892">
                  <c:v>6</c:v>
                </c:pt>
                <c:pt idx="2893">
                  <c:v>5</c:v>
                </c:pt>
                <c:pt idx="2894">
                  <c:v>5</c:v>
                </c:pt>
                <c:pt idx="2895">
                  <c:v>6</c:v>
                </c:pt>
                <c:pt idx="2896">
                  <c:v>6</c:v>
                </c:pt>
                <c:pt idx="2897">
                  <c:v>6</c:v>
                </c:pt>
                <c:pt idx="2898">
                  <c:v>5</c:v>
                </c:pt>
                <c:pt idx="2899">
                  <c:v>6</c:v>
                </c:pt>
                <c:pt idx="2900">
                  <c:v>5</c:v>
                </c:pt>
                <c:pt idx="2901">
                  <c:v>6</c:v>
                </c:pt>
                <c:pt idx="2902">
                  <c:v>6</c:v>
                </c:pt>
                <c:pt idx="2903">
                  <c:v>6</c:v>
                </c:pt>
                <c:pt idx="2904">
                  <c:v>6</c:v>
                </c:pt>
                <c:pt idx="2905">
                  <c:v>6</c:v>
                </c:pt>
                <c:pt idx="2906">
                  <c:v>5</c:v>
                </c:pt>
                <c:pt idx="2907">
                  <c:v>6</c:v>
                </c:pt>
                <c:pt idx="2908">
                  <c:v>6</c:v>
                </c:pt>
                <c:pt idx="2909">
                  <c:v>5</c:v>
                </c:pt>
                <c:pt idx="2910">
                  <c:v>5</c:v>
                </c:pt>
                <c:pt idx="2911">
                  <c:v>5</c:v>
                </c:pt>
                <c:pt idx="2912">
                  <c:v>6</c:v>
                </c:pt>
                <c:pt idx="2913">
                  <c:v>6</c:v>
                </c:pt>
                <c:pt idx="2914">
                  <c:v>5</c:v>
                </c:pt>
                <c:pt idx="2915">
                  <c:v>6</c:v>
                </c:pt>
                <c:pt idx="2916">
                  <c:v>5</c:v>
                </c:pt>
                <c:pt idx="2917">
                  <c:v>5</c:v>
                </c:pt>
                <c:pt idx="2918">
                  <c:v>5</c:v>
                </c:pt>
                <c:pt idx="2919">
                  <c:v>5</c:v>
                </c:pt>
                <c:pt idx="2920">
                  <c:v>5</c:v>
                </c:pt>
                <c:pt idx="2921">
                  <c:v>5</c:v>
                </c:pt>
                <c:pt idx="2922">
                  <c:v>5</c:v>
                </c:pt>
                <c:pt idx="2923">
                  <c:v>6</c:v>
                </c:pt>
                <c:pt idx="2924">
                  <c:v>5</c:v>
                </c:pt>
                <c:pt idx="2925">
                  <c:v>5</c:v>
                </c:pt>
                <c:pt idx="2926">
                  <c:v>6</c:v>
                </c:pt>
                <c:pt idx="2927">
                  <c:v>5</c:v>
                </c:pt>
                <c:pt idx="2928">
                  <c:v>5</c:v>
                </c:pt>
                <c:pt idx="2929">
                  <c:v>5</c:v>
                </c:pt>
                <c:pt idx="2930">
                  <c:v>5</c:v>
                </c:pt>
                <c:pt idx="2931">
                  <c:v>5</c:v>
                </c:pt>
                <c:pt idx="2932">
                  <c:v>5</c:v>
                </c:pt>
                <c:pt idx="2933">
                  <c:v>5</c:v>
                </c:pt>
                <c:pt idx="2934">
                  <c:v>5</c:v>
                </c:pt>
                <c:pt idx="2935">
                  <c:v>5</c:v>
                </c:pt>
                <c:pt idx="2936">
                  <c:v>5</c:v>
                </c:pt>
                <c:pt idx="2937">
                  <c:v>5</c:v>
                </c:pt>
                <c:pt idx="2938">
                  <c:v>5</c:v>
                </c:pt>
                <c:pt idx="2939">
                  <c:v>5</c:v>
                </c:pt>
                <c:pt idx="2940">
                  <c:v>5</c:v>
                </c:pt>
                <c:pt idx="2941">
                  <c:v>5</c:v>
                </c:pt>
                <c:pt idx="2942">
                  <c:v>5</c:v>
                </c:pt>
                <c:pt idx="2943">
                  <c:v>5</c:v>
                </c:pt>
                <c:pt idx="2944">
                  <c:v>5</c:v>
                </c:pt>
                <c:pt idx="2945">
                  <c:v>5</c:v>
                </c:pt>
                <c:pt idx="2946">
                  <c:v>5</c:v>
                </c:pt>
                <c:pt idx="2947">
                  <c:v>6</c:v>
                </c:pt>
                <c:pt idx="2948">
                  <c:v>5</c:v>
                </c:pt>
                <c:pt idx="2949">
                  <c:v>5</c:v>
                </c:pt>
                <c:pt idx="2950">
                  <c:v>5</c:v>
                </c:pt>
                <c:pt idx="2951">
                  <c:v>5</c:v>
                </c:pt>
                <c:pt idx="2952">
                  <c:v>5</c:v>
                </c:pt>
                <c:pt idx="2953">
                  <c:v>5</c:v>
                </c:pt>
                <c:pt idx="2954">
                  <c:v>6</c:v>
                </c:pt>
                <c:pt idx="2955">
                  <c:v>6</c:v>
                </c:pt>
                <c:pt idx="2956">
                  <c:v>5</c:v>
                </c:pt>
                <c:pt idx="2957">
                  <c:v>5</c:v>
                </c:pt>
                <c:pt idx="2958">
                  <c:v>5</c:v>
                </c:pt>
                <c:pt idx="2959">
                  <c:v>5</c:v>
                </c:pt>
                <c:pt idx="2960">
                  <c:v>6</c:v>
                </c:pt>
                <c:pt idx="2961">
                  <c:v>6</c:v>
                </c:pt>
                <c:pt idx="2962">
                  <c:v>6</c:v>
                </c:pt>
                <c:pt idx="2963">
                  <c:v>5</c:v>
                </c:pt>
                <c:pt idx="2964">
                  <c:v>5</c:v>
                </c:pt>
                <c:pt idx="2965">
                  <c:v>5</c:v>
                </c:pt>
                <c:pt idx="2966">
                  <c:v>6</c:v>
                </c:pt>
                <c:pt idx="2967">
                  <c:v>5</c:v>
                </c:pt>
                <c:pt idx="2968">
                  <c:v>5</c:v>
                </c:pt>
                <c:pt idx="2969">
                  <c:v>5</c:v>
                </c:pt>
                <c:pt idx="2970">
                  <c:v>5</c:v>
                </c:pt>
                <c:pt idx="2971">
                  <c:v>5</c:v>
                </c:pt>
                <c:pt idx="2972">
                  <c:v>5</c:v>
                </c:pt>
                <c:pt idx="2973">
                  <c:v>5</c:v>
                </c:pt>
                <c:pt idx="2974">
                  <c:v>6</c:v>
                </c:pt>
                <c:pt idx="2975">
                  <c:v>5</c:v>
                </c:pt>
                <c:pt idx="2976">
                  <c:v>5</c:v>
                </c:pt>
                <c:pt idx="2977">
                  <c:v>6</c:v>
                </c:pt>
                <c:pt idx="2978">
                  <c:v>5</c:v>
                </c:pt>
                <c:pt idx="2979">
                  <c:v>5</c:v>
                </c:pt>
                <c:pt idx="2980">
                  <c:v>6</c:v>
                </c:pt>
                <c:pt idx="2981">
                  <c:v>5</c:v>
                </c:pt>
                <c:pt idx="2982">
                  <c:v>6</c:v>
                </c:pt>
                <c:pt idx="2983">
                  <c:v>5</c:v>
                </c:pt>
                <c:pt idx="2984">
                  <c:v>5</c:v>
                </c:pt>
                <c:pt idx="2985">
                  <c:v>5</c:v>
                </c:pt>
                <c:pt idx="2986">
                  <c:v>6</c:v>
                </c:pt>
                <c:pt idx="2987">
                  <c:v>6</c:v>
                </c:pt>
                <c:pt idx="2988">
                  <c:v>5</c:v>
                </c:pt>
                <c:pt idx="2989">
                  <c:v>5</c:v>
                </c:pt>
                <c:pt idx="2990">
                  <c:v>5</c:v>
                </c:pt>
                <c:pt idx="2991">
                  <c:v>6</c:v>
                </c:pt>
                <c:pt idx="2992">
                  <c:v>5</c:v>
                </c:pt>
                <c:pt idx="2993">
                  <c:v>5</c:v>
                </c:pt>
                <c:pt idx="2994">
                  <c:v>5</c:v>
                </c:pt>
                <c:pt idx="2995">
                  <c:v>5</c:v>
                </c:pt>
                <c:pt idx="2996">
                  <c:v>5</c:v>
                </c:pt>
                <c:pt idx="2997">
                  <c:v>5</c:v>
                </c:pt>
                <c:pt idx="2998">
                  <c:v>5</c:v>
                </c:pt>
                <c:pt idx="2999">
                  <c:v>5</c:v>
                </c:pt>
                <c:pt idx="3000">
                  <c:v>5</c:v>
                </c:pt>
                <c:pt idx="3001">
                  <c:v>5</c:v>
                </c:pt>
                <c:pt idx="3002">
                  <c:v>5</c:v>
                </c:pt>
                <c:pt idx="3003">
                  <c:v>6</c:v>
                </c:pt>
                <c:pt idx="3004">
                  <c:v>5</c:v>
                </c:pt>
                <c:pt idx="3005">
                  <c:v>5</c:v>
                </c:pt>
                <c:pt idx="3006">
                  <c:v>6</c:v>
                </c:pt>
                <c:pt idx="3007">
                  <c:v>5</c:v>
                </c:pt>
                <c:pt idx="3008">
                  <c:v>6</c:v>
                </c:pt>
                <c:pt idx="3009">
                  <c:v>5</c:v>
                </c:pt>
                <c:pt idx="3010">
                  <c:v>5</c:v>
                </c:pt>
                <c:pt idx="3011">
                  <c:v>5</c:v>
                </c:pt>
                <c:pt idx="3012">
                  <c:v>5</c:v>
                </c:pt>
                <c:pt idx="3013">
                  <c:v>5</c:v>
                </c:pt>
                <c:pt idx="3014">
                  <c:v>5</c:v>
                </c:pt>
                <c:pt idx="3015">
                  <c:v>6</c:v>
                </c:pt>
                <c:pt idx="3016">
                  <c:v>5</c:v>
                </c:pt>
                <c:pt idx="3017">
                  <c:v>5</c:v>
                </c:pt>
                <c:pt idx="3018">
                  <c:v>6</c:v>
                </c:pt>
                <c:pt idx="3019">
                  <c:v>5</c:v>
                </c:pt>
                <c:pt idx="3020">
                  <c:v>5</c:v>
                </c:pt>
                <c:pt idx="3021">
                  <c:v>5</c:v>
                </c:pt>
                <c:pt idx="3022">
                  <c:v>5</c:v>
                </c:pt>
                <c:pt idx="3023">
                  <c:v>5</c:v>
                </c:pt>
                <c:pt idx="3024">
                  <c:v>5</c:v>
                </c:pt>
                <c:pt idx="3025">
                  <c:v>6</c:v>
                </c:pt>
                <c:pt idx="3026">
                  <c:v>5</c:v>
                </c:pt>
                <c:pt idx="3027">
                  <c:v>6</c:v>
                </c:pt>
                <c:pt idx="3028">
                  <c:v>5</c:v>
                </c:pt>
                <c:pt idx="3029">
                  <c:v>5</c:v>
                </c:pt>
                <c:pt idx="3030">
                  <c:v>5</c:v>
                </c:pt>
                <c:pt idx="3031">
                  <c:v>5</c:v>
                </c:pt>
                <c:pt idx="3032">
                  <c:v>5</c:v>
                </c:pt>
                <c:pt idx="3033">
                  <c:v>6</c:v>
                </c:pt>
                <c:pt idx="3034">
                  <c:v>5</c:v>
                </c:pt>
                <c:pt idx="3035">
                  <c:v>6</c:v>
                </c:pt>
                <c:pt idx="3036">
                  <c:v>5</c:v>
                </c:pt>
                <c:pt idx="3037">
                  <c:v>5</c:v>
                </c:pt>
                <c:pt idx="3038">
                  <c:v>5</c:v>
                </c:pt>
                <c:pt idx="3039">
                  <c:v>6</c:v>
                </c:pt>
                <c:pt idx="3040">
                  <c:v>5</c:v>
                </c:pt>
                <c:pt idx="3041">
                  <c:v>5</c:v>
                </c:pt>
                <c:pt idx="3042">
                  <c:v>6</c:v>
                </c:pt>
                <c:pt idx="3043">
                  <c:v>6</c:v>
                </c:pt>
                <c:pt idx="3044">
                  <c:v>6</c:v>
                </c:pt>
                <c:pt idx="3045">
                  <c:v>5</c:v>
                </c:pt>
                <c:pt idx="3046">
                  <c:v>6</c:v>
                </c:pt>
                <c:pt idx="3047">
                  <c:v>6</c:v>
                </c:pt>
                <c:pt idx="3048">
                  <c:v>6</c:v>
                </c:pt>
                <c:pt idx="3049">
                  <c:v>6</c:v>
                </c:pt>
                <c:pt idx="3050">
                  <c:v>6</c:v>
                </c:pt>
                <c:pt idx="3051">
                  <c:v>6</c:v>
                </c:pt>
                <c:pt idx="3052">
                  <c:v>5</c:v>
                </c:pt>
                <c:pt idx="3053">
                  <c:v>6</c:v>
                </c:pt>
                <c:pt idx="3054">
                  <c:v>5</c:v>
                </c:pt>
                <c:pt idx="3055">
                  <c:v>6</c:v>
                </c:pt>
                <c:pt idx="3056">
                  <c:v>6</c:v>
                </c:pt>
                <c:pt idx="3057">
                  <c:v>6</c:v>
                </c:pt>
                <c:pt idx="3058">
                  <c:v>6</c:v>
                </c:pt>
                <c:pt idx="3059">
                  <c:v>6</c:v>
                </c:pt>
                <c:pt idx="3060">
                  <c:v>6</c:v>
                </c:pt>
                <c:pt idx="3061">
                  <c:v>5</c:v>
                </c:pt>
                <c:pt idx="3062">
                  <c:v>6</c:v>
                </c:pt>
                <c:pt idx="3063">
                  <c:v>6</c:v>
                </c:pt>
                <c:pt idx="3064">
                  <c:v>6</c:v>
                </c:pt>
                <c:pt idx="3065">
                  <c:v>6</c:v>
                </c:pt>
                <c:pt idx="3066">
                  <c:v>6</c:v>
                </c:pt>
                <c:pt idx="3067">
                  <c:v>6</c:v>
                </c:pt>
                <c:pt idx="3068">
                  <c:v>6</c:v>
                </c:pt>
                <c:pt idx="3069">
                  <c:v>6</c:v>
                </c:pt>
                <c:pt idx="3070">
                  <c:v>6</c:v>
                </c:pt>
                <c:pt idx="3071">
                  <c:v>6</c:v>
                </c:pt>
                <c:pt idx="3072">
                  <c:v>6</c:v>
                </c:pt>
                <c:pt idx="3073">
                  <c:v>6</c:v>
                </c:pt>
                <c:pt idx="3074">
                  <c:v>6</c:v>
                </c:pt>
                <c:pt idx="3075">
                  <c:v>6</c:v>
                </c:pt>
                <c:pt idx="3076">
                  <c:v>6</c:v>
                </c:pt>
                <c:pt idx="3077">
                  <c:v>6</c:v>
                </c:pt>
                <c:pt idx="3078">
                  <c:v>6</c:v>
                </c:pt>
                <c:pt idx="3079">
                  <c:v>6</c:v>
                </c:pt>
                <c:pt idx="3080">
                  <c:v>6</c:v>
                </c:pt>
                <c:pt idx="3081">
                  <c:v>6</c:v>
                </c:pt>
                <c:pt idx="3082">
                  <c:v>6</c:v>
                </c:pt>
                <c:pt idx="3083">
                  <c:v>6</c:v>
                </c:pt>
                <c:pt idx="3084">
                  <c:v>6</c:v>
                </c:pt>
                <c:pt idx="3085">
                  <c:v>6</c:v>
                </c:pt>
                <c:pt idx="3086">
                  <c:v>6</c:v>
                </c:pt>
                <c:pt idx="3087">
                  <c:v>6</c:v>
                </c:pt>
                <c:pt idx="3088">
                  <c:v>6</c:v>
                </c:pt>
                <c:pt idx="3089">
                  <c:v>6</c:v>
                </c:pt>
                <c:pt idx="3090">
                  <c:v>6</c:v>
                </c:pt>
                <c:pt idx="3091">
                  <c:v>6</c:v>
                </c:pt>
                <c:pt idx="3092">
                  <c:v>6</c:v>
                </c:pt>
                <c:pt idx="3093">
                  <c:v>6</c:v>
                </c:pt>
                <c:pt idx="3094">
                  <c:v>6</c:v>
                </c:pt>
                <c:pt idx="3095">
                  <c:v>6</c:v>
                </c:pt>
                <c:pt idx="3096">
                  <c:v>6</c:v>
                </c:pt>
                <c:pt idx="3097">
                  <c:v>6</c:v>
                </c:pt>
                <c:pt idx="3098">
                  <c:v>6</c:v>
                </c:pt>
                <c:pt idx="3099">
                  <c:v>6</c:v>
                </c:pt>
                <c:pt idx="3100">
                  <c:v>6</c:v>
                </c:pt>
                <c:pt idx="3101">
                  <c:v>6</c:v>
                </c:pt>
                <c:pt idx="3102">
                  <c:v>6</c:v>
                </c:pt>
                <c:pt idx="3103">
                  <c:v>6</c:v>
                </c:pt>
                <c:pt idx="3104">
                  <c:v>6</c:v>
                </c:pt>
                <c:pt idx="3105">
                  <c:v>6</c:v>
                </c:pt>
                <c:pt idx="3106">
                  <c:v>6</c:v>
                </c:pt>
                <c:pt idx="3107">
                  <c:v>6</c:v>
                </c:pt>
                <c:pt idx="3108">
                  <c:v>6</c:v>
                </c:pt>
                <c:pt idx="3109">
                  <c:v>6</c:v>
                </c:pt>
                <c:pt idx="3110">
                  <c:v>6</c:v>
                </c:pt>
                <c:pt idx="3111">
                  <c:v>6</c:v>
                </c:pt>
                <c:pt idx="3112">
                  <c:v>6</c:v>
                </c:pt>
                <c:pt idx="3113">
                  <c:v>6</c:v>
                </c:pt>
                <c:pt idx="3114">
                  <c:v>6</c:v>
                </c:pt>
                <c:pt idx="3115">
                  <c:v>6</c:v>
                </c:pt>
                <c:pt idx="3116">
                  <c:v>6</c:v>
                </c:pt>
                <c:pt idx="3117">
                  <c:v>6</c:v>
                </c:pt>
                <c:pt idx="3118">
                  <c:v>6</c:v>
                </c:pt>
                <c:pt idx="3119">
                  <c:v>6</c:v>
                </c:pt>
                <c:pt idx="3120">
                  <c:v>6</c:v>
                </c:pt>
                <c:pt idx="3121">
                  <c:v>6</c:v>
                </c:pt>
                <c:pt idx="3122">
                  <c:v>6</c:v>
                </c:pt>
                <c:pt idx="3123">
                  <c:v>6</c:v>
                </c:pt>
                <c:pt idx="3124">
                  <c:v>6</c:v>
                </c:pt>
                <c:pt idx="3125">
                  <c:v>6</c:v>
                </c:pt>
                <c:pt idx="3126">
                  <c:v>6</c:v>
                </c:pt>
                <c:pt idx="3127">
                  <c:v>6</c:v>
                </c:pt>
                <c:pt idx="3128">
                  <c:v>6</c:v>
                </c:pt>
                <c:pt idx="3129">
                  <c:v>6</c:v>
                </c:pt>
                <c:pt idx="3130">
                  <c:v>6</c:v>
                </c:pt>
                <c:pt idx="3131">
                  <c:v>6</c:v>
                </c:pt>
                <c:pt idx="3132">
                  <c:v>6</c:v>
                </c:pt>
                <c:pt idx="3133">
                  <c:v>6</c:v>
                </c:pt>
                <c:pt idx="3134">
                  <c:v>5</c:v>
                </c:pt>
                <c:pt idx="3135">
                  <c:v>6</c:v>
                </c:pt>
                <c:pt idx="3136">
                  <c:v>6</c:v>
                </c:pt>
                <c:pt idx="3137">
                  <c:v>6</c:v>
                </c:pt>
                <c:pt idx="3138">
                  <c:v>6</c:v>
                </c:pt>
                <c:pt idx="3139">
                  <c:v>6</c:v>
                </c:pt>
                <c:pt idx="3140">
                  <c:v>6</c:v>
                </c:pt>
                <c:pt idx="3141">
                  <c:v>6</c:v>
                </c:pt>
                <c:pt idx="3142">
                  <c:v>6</c:v>
                </c:pt>
                <c:pt idx="3143">
                  <c:v>6</c:v>
                </c:pt>
                <c:pt idx="3144">
                  <c:v>6</c:v>
                </c:pt>
                <c:pt idx="3145">
                  <c:v>6</c:v>
                </c:pt>
                <c:pt idx="3146">
                  <c:v>6</c:v>
                </c:pt>
                <c:pt idx="3147">
                  <c:v>6</c:v>
                </c:pt>
                <c:pt idx="3148">
                  <c:v>6</c:v>
                </c:pt>
                <c:pt idx="3149">
                  <c:v>6</c:v>
                </c:pt>
                <c:pt idx="3150">
                  <c:v>6</c:v>
                </c:pt>
                <c:pt idx="3151">
                  <c:v>6</c:v>
                </c:pt>
                <c:pt idx="3152">
                  <c:v>6</c:v>
                </c:pt>
                <c:pt idx="3153">
                  <c:v>6</c:v>
                </c:pt>
                <c:pt idx="3154">
                  <c:v>6</c:v>
                </c:pt>
                <c:pt idx="3155">
                  <c:v>6</c:v>
                </c:pt>
                <c:pt idx="3156">
                  <c:v>6</c:v>
                </c:pt>
                <c:pt idx="3157">
                  <c:v>6</c:v>
                </c:pt>
                <c:pt idx="3158">
                  <c:v>6</c:v>
                </c:pt>
                <c:pt idx="3159">
                  <c:v>6</c:v>
                </c:pt>
                <c:pt idx="3160">
                  <c:v>6</c:v>
                </c:pt>
                <c:pt idx="3161">
                  <c:v>6</c:v>
                </c:pt>
                <c:pt idx="3162">
                  <c:v>6</c:v>
                </c:pt>
                <c:pt idx="3163">
                  <c:v>6</c:v>
                </c:pt>
                <c:pt idx="3164">
                  <c:v>6</c:v>
                </c:pt>
                <c:pt idx="3165">
                  <c:v>6</c:v>
                </c:pt>
                <c:pt idx="3166">
                  <c:v>6</c:v>
                </c:pt>
                <c:pt idx="3167">
                  <c:v>6</c:v>
                </c:pt>
                <c:pt idx="3168">
                  <c:v>6</c:v>
                </c:pt>
                <c:pt idx="3169">
                  <c:v>6</c:v>
                </c:pt>
                <c:pt idx="3170">
                  <c:v>6</c:v>
                </c:pt>
                <c:pt idx="3171">
                  <c:v>6</c:v>
                </c:pt>
                <c:pt idx="3172">
                  <c:v>6</c:v>
                </c:pt>
                <c:pt idx="3173">
                  <c:v>6</c:v>
                </c:pt>
                <c:pt idx="3174">
                  <c:v>7</c:v>
                </c:pt>
                <c:pt idx="3175">
                  <c:v>7</c:v>
                </c:pt>
                <c:pt idx="3176">
                  <c:v>6</c:v>
                </c:pt>
                <c:pt idx="3177">
                  <c:v>6</c:v>
                </c:pt>
                <c:pt idx="3178">
                  <c:v>6</c:v>
                </c:pt>
                <c:pt idx="3179">
                  <c:v>6</c:v>
                </c:pt>
                <c:pt idx="3180">
                  <c:v>6</c:v>
                </c:pt>
                <c:pt idx="3181">
                  <c:v>6</c:v>
                </c:pt>
                <c:pt idx="3182">
                  <c:v>6</c:v>
                </c:pt>
                <c:pt idx="3183">
                  <c:v>5</c:v>
                </c:pt>
                <c:pt idx="3184">
                  <c:v>5</c:v>
                </c:pt>
                <c:pt idx="3185">
                  <c:v>4</c:v>
                </c:pt>
                <c:pt idx="3186">
                  <c:v>4</c:v>
                </c:pt>
                <c:pt idx="3187">
                  <c:v>5</c:v>
                </c:pt>
                <c:pt idx="3188">
                  <c:v>5</c:v>
                </c:pt>
                <c:pt idx="3189">
                  <c:v>5</c:v>
                </c:pt>
                <c:pt idx="3190">
                  <c:v>6</c:v>
                </c:pt>
                <c:pt idx="3191">
                  <c:v>6</c:v>
                </c:pt>
                <c:pt idx="3192">
                  <c:v>6</c:v>
                </c:pt>
                <c:pt idx="3193">
                  <c:v>6</c:v>
                </c:pt>
                <c:pt idx="3194">
                  <c:v>6</c:v>
                </c:pt>
                <c:pt idx="3195">
                  <c:v>6</c:v>
                </c:pt>
                <c:pt idx="3196">
                  <c:v>6</c:v>
                </c:pt>
                <c:pt idx="3197">
                  <c:v>6</c:v>
                </c:pt>
                <c:pt idx="3198">
                  <c:v>6</c:v>
                </c:pt>
                <c:pt idx="3199">
                  <c:v>6</c:v>
                </c:pt>
                <c:pt idx="3200">
                  <c:v>6</c:v>
                </c:pt>
                <c:pt idx="3201">
                  <c:v>6</c:v>
                </c:pt>
                <c:pt idx="3202">
                  <c:v>6</c:v>
                </c:pt>
                <c:pt idx="3203">
                  <c:v>6</c:v>
                </c:pt>
                <c:pt idx="3204">
                  <c:v>6</c:v>
                </c:pt>
                <c:pt idx="3205">
                  <c:v>6</c:v>
                </c:pt>
                <c:pt idx="3206">
                  <c:v>6</c:v>
                </c:pt>
                <c:pt idx="3207">
                  <c:v>6</c:v>
                </c:pt>
                <c:pt idx="3208">
                  <c:v>6</c:v>
                </c:pt>
                <c:pt idx="3209">
                  <c:v>6</c:v>
                </c:pt>
                <c:pt idx="3210">
                  <c:v>6</c:v>
                </c:pt>
                <c:pt idx="3211">
                  <c:v>6</c:v>
                </c:pt>
                <c:pt idx="3212">
                  <c:v>6</c:v>
                </c:pt>
                <c:pt idx="3213">
                  <c:v>6</c:v>
                </c:pt>
                <c:pt idx="3214">
                  <c:v>6</c:v>
                </c:pt>
                <c:pt idx="3215">
                  <c:v>6</c:v>
                </c:pt>
                <c:pt idx="3216">
                  <c:v>6</c:v>
                </c:pt>
                <c:pt idx="3217">
                  <c:v>6</c:v>
                </c:pt>
                <c:pt idx="3218">
                  <c:v>6</c:v>
                </c:pt>
                <c:pt idx="3219">
                  <c:v>6</c:v>
                </c:pt>
                <c:pt idx="3220">
                  <c:v>6</c:v>
                </c:pt>
                <c:pt idx="3221">
                  <c:v>6</c:v>
                </c:pt>
                <c:pt idx="3222">
                  <c:v>6</c:v>
                </c:pt>
                <c:pt idx="3223">
                  <c:v>6</c:v>
                </c:pt>
                <c:pt idx="3224">
                  <c:v>6</c:v>
                </c:pt>
                <c:pt idx="3225">
                  <c:v>6</c:v>
                </c:pt>
                <c:pt idx="3226">
                  <c:v>6</c:v>
                </c:pt>
                <c:pt idx="3227">
                  <c:v>6</c:v>
                </c:pt>
                <c:pt idx="3228">
                  <c:v>7</c:v>
                </c:pt>
                <c:pt idx="3229">
                  <c:v>6</c:v>
                </c:pt>
                <c:pt idx="3230">
                  <c:v>6</c:v>
                </c:pt>
                <c:pt idx="3231">
                  <c:v>7</c:v>
                </c:pt>
                <c:pt idx="3232">
                  <c:v>7</c:v>
                </c:pt>
                <c:pt idx="3233">
                  <c:v>6</c:v>
                </c:pt>
                <c:pt idx="3234">
                  <c:v>6</c:v>
                </c:pt>
                <c:pt idx="3235">
                  <c:v>7</c:v>
                </c:pt>
                <c:pt idx="3236">
                  <c:v>6</c:v>
                </c:pt>
                <c:pt idx="3237">
                  <c:v>6</c:v>
                </c:pt>
                <c:pt idx="3238">
                  <c:v>6</c:v>
                </c:pt>
                <c:pt idx="3239">
                  <c:v>7</c:v>
                </c:pt>
                <c:pt idx="3240">
                  <c:v>6</c:v>
                </c:pt>
                <c:pt idx="3241">
                  <c:v>6</c:v>
                </c:pt>
                <c:pt idx="3242">
                  <c:v>6</c:v>
                </c:pt>
                <c:pt idx="3243">
                  <c:v>6</c:v>
                </c:pt>
                <c:pt idx="3244">
                  <c:v>6</c:v>
                </c:pt>
                <c:pt idx="3245">
                  <c:v>6</c:v>
                </c:pt>
                <c:pt idx="3246">
                  <c:v>6</c:v>
                </c:pt>
                <c:pt idx="3247">
                  <c:v>6</c:v>
                </c:pt>
                <c:pt idx="3248">
                  <c:v>6</c:v>
                </c:pt>
                <c:pt idx="3249">
                  <c:v>7</c:v>
                </c:pt>
                <c:pt idx="3250">
                  <c:v>7</c:v>
                </c:pt>
                <c:pt idx="3251">
                  <c:v>6</c:v>
                </c:pt>
                <c:pt idx="3252">
                  <c:v>6</c:v>
                </c:pt>
                <c:pt idx="3253">
                  <c:v>6</c:v>
                </c:pt>
                <c:pt idx="3254">
                  <c:v>6</c:v>
                </c:pt>
                <c:pt idx="3255">
                  <c:v>6</c:v>
                </c:pt>
                <c:pt idx="3256">
                  <c:v>6</c:v>
                </c:pt>
                <c:pt idx="3257">
                  <c:v>6</c:v>
                </c:pt>
                <c:pt idx="3258">
                  <c:v>6</c:v>
                </c:pt>
                <c:pt idx="3259">
                  <c:v>6</c:v>
                </c:pt>
                <c:pt idx="3260">
                  <c:v>6</c:v>
                </c:pt>
                <c:pt idx="3261">
                  <c:v>6</c:v>
                </c:pt>
                <c:pt idx="3262">
                  <c:v>6</c:v>
                </c:pt>
                <c:pt idx="3263">
                  <c:v>7</c:v>
                </c:pt>
                <c:pt idx="3264">
                  <c:v>6</c:v>
                </c:pt>
                <c:pt idx="3265">
                  <c:v>6</c:v>
                </c:pt>
                <c:pt idx="3266">
                  <c:v>6</c:v>
                </c:pt>
                <c:pt idx="3267">
                  <c:v>7</c:v>
                </c:pt>
                <c:pt idx="3268">
                  <c:v>7</c:v>
                </c:pt>
                <c:pt idx="3269">
                  <c:v>6</c:v>
                </c:pt>
                <c:pt idx="3270">
                  <c:v>6</c:v>
                </c:pt>
                <c:pt idx="3271">
                  <c:v>6</c:v>
                </c:pt>
                <c:pt idx="3272">
                  <c:v>6</c:v>
                </c:pt>
                <c:pt idx="3273">
                  <c:v>6</c:v>
                </c:pt>
                <c:pt idx="3274">
                  <c:v>6</c:v>
                </c:pt>
                <c:pt idx="3275">
                  <c:v>7</c:v>
                </c:pt>
                <c:pt idx="3276">
                  <c:v>7</c:v>
                </c:pt>
                <c:pt idx="3277">
                  <c:v>7</c:v>
                </c:pt>
                <c:pt idx="3278">
                  <c:v>7</c:v>
                </c:pt>
                <c:pt idx="3279">
                  <c:v>7</c:v>
                </c:pt>
                <c:pt idx="3280">
                  <c:v>7</c:v>
                </c:pt>
                <c:pt idx="3281">
                  <c:v>7</c:v>
                </c:pt>
                <c:pt idx="3282">
                  <c:v>7</c:v>
                </c:pt>
                <c:pt idx="3283">
                  <c:v>7</c:v>
                </c:pt>
                <c:pt idx="3284">
                  <c:v>6</c:v>
                </c:pt>
                <c:pt idx="3285">
                  <c:v>6</c:v>
                </c:pt>
                <c:pt idx="3286">
                  <c:v>6</c:v>
                </c:pt>
                <c:pt idx="3287">
                  <c:v>6</c:v>
                </c:pt>
                <c:pt idx="3288">
                  <c:v>7</c:v>
                </c:pt>
                <c:pt idx="3289">
                  <c:v>6</c:v>
                </c:pt>
                <c:pt idx="3290">
                  <c:v>6</c:v>
                </c:pt>
                <c:pt idx="3291">
                  <c:v>7</c:v>
                </c:pt>
                <c:pt idx="3292">
                  <c:v>6</c:v>
                </c:pt>
                <c:pt idx="3293">
                  <c:v>6</c:v>
                </c:pt>
                <c:pt idx="3294">
                  <c:v>7</c:v>
                </c:pt>
                <c:pt idx="3295">
                  <c:v>7</c:v>
                </c:pt>
                <c:pt idx="3296">
                  <c:v>6</c:v>
                </c:pt>
                <c:pt idx="3297">
                  <c:v>6</c:v>
                </c:pt>
                <c:pt idx="3298">
                  <c:v>6</c:v>
                </c:pt>
                <c:pt idx="3299">
                  <c:v>5</c:v>
                </c:pt>
                <c:pt idx="3300">
                  <c:v>5</c:v>
                </c:pt>
                <c:pt idx="3301">
                  <c:v>5</c:v>
                </c:pt>
                <c:pt idx="3302">
                  <c:v>5</c:v>
                </c:pt>
                <c:pt idx="3303">
                  <c:v>5</c:v>
                </c:pt>
                <c:pt idx="3304">
                  <c:v>6</c:v>
                </c:pt>
                <c:pt idx="3305">
                  <c:v>6</c:v>
                </c:pt>
                <c:pt idx="3306">
                  <c:v>6</c:v>
                </c:pt>
                <c:pt idx="3307">
                  <c:v>7</c:v>
                </c:pt>
                <c:pt idx="3308">
                  <c:v>7</c:v>
                </c:pt>
                <c:pt idx="3309">
                  <c:v>7</c:v>
                </c:pt>
                <c:pt idx="3310">
                  <c:v>6</c:v>
                </c:pt>
                <c:pt idx="3311">
                  <c:v>7</c:v>
                </c:pt>
                <c:pt idx="3312">
                  <c:v>6</c:v>
                </c:pt>
                <c:pt idx="3313">
                  <c:v>6</c:v>
                </c:pt>
                <c:pt idx="3314">
                  <c:v>7</c:v>
                </c:pt>
                <c:pt idx="3315">
                  <c:v>7</c:v>
                </c:pt>
                <c:pt idx="3316">
                  <c:v>7</c:v>
                </c:pt>
                <c:pt idx="3317">
                  <c:v>6</c:v>
                </c:pt>
                <c:pt idx="3318">
                  <c:v>6</c:v>
                </c:pt>
                <c:pt idx="3319">
                  <c:v>7</c:v>
                </c:pt>
                <c:pt idx="3320">
                  <c:v>6</c:v>
                </c:pt>
                <c:pt idx="3321">
                  <c:v>6</c:v>
                </c:pt>
                <c:pt idx="3322">
                  <c:v>6</c:v>
                </c:pt>
                <c:pt idx="3323">
                  <c:v>6</c:v>
                </c:pt>
                <c:pt idx="3324">
                  <c:v>6</c:v>
                </c:pt>
                <c:pt idx="3325">
                  <c:v>6</c:v>
                </c:pt>
                <c:pt idx="3326">
                  <c:v>6</c:v>
                </c:pt>
                <c:pt idx="3327">
                  <c:v>6</c:v>
                </c:pt>
                <c:pt idx="3328">
                  <c:v>5</c:v>
                </c:pt>
                <c:pt idx="3329">
                  <c:v>6</c:v>
                </c:pt>
                <c:pt idx="3330">
                  <c:v>6</c:v>
                </c:pt>
                <c:pt idx="3331">
                  <c:v>7</c:v>
                </c:pt>
                <c:pt idx="3332">
                  <c:v>7</c:v>
                </c:pt>
                <c:pt idx="3333">
                  <c:v>6</c:v>
                </c:pt>
                <c:pt idx="3334">
                  <c:v>7</c:v>
                </c:pt>
                <c:pt idx="3335">
                  <c:v>7</c:v>
                </c:pt>
                <c:pt idx="3336">
                  <c:v>7</c:v>
                </c:pt>
                <c:pt idx="3337">
                  <c:v>7</c:v>
                </c:pt>
                <c:pt idx="3338">
                  <c:v>7</c:v>
                </c:pt>
                <c:pt idx="3339">
                  <c:v>7</c:v>
                </c:pt>
                <c:pt idx="3340">
                  <c:v>7</c:v>
                </c:pt>
                <c:pt idx="3341">
                  <c:v>6</c:v>
                </c:pt>
                <c:pt idx="3342">
                  <c:v>6</c:v>
                </c:pt>
                <c:pt idx="3343">
                  <c:v>6</c:v>
                </c:pt>
                <c:pt idx="3344">
                  <c:v>6</c:v>
                </c:pt>
                <c:pt idx="3345">
                  <c:v>6</c:v>
                </c:pt>
                <c:pt idx="3346">
                  <c:v>6</c:v>
                </c:pt>
                <c:pt idx="3347">
                  <c:v>6</c:v>
                </c:pt>
                <c:pt idx="3348">
                  <c:v>6</c:v>
                </c:pt>
                <c:pt idx="3349">
                  <c:v>6</c:v>
                </c:pt>
                <c:pt idx="3350">
                  <c:v>6</c:v>
                </c:pt>
                <c:pt idx="3351">
                  <c:v>6</c:v>
                </c:pt>
                <c:pt idx="3352">
                  <c:v>6</c:v>
                </c:pt>
                <c:pt idx="3353">
                  <c:v>6</c:v>
                </c:pt>
                <c:pt idx="3354">
                  <c:v>6</c:v>
                </c:pt>
                <c:pt idx="3355">
                  <c:v>6</c:v>
                </c:pt>
                <c:pt idx="3356">
                  <c:v>6</c:v>
                </c:pt>
                <c:pt idx="3357">
                  <c:v>6</c:v>
                </c:pt>
                <c:pt idx="3358">
                  <c:v>6</c:v>
                </c:pt>
                <c:pt idx="3359">
                  <c:v>6</c:v>
                </c:pt>
                <c:pt idx="3360">
                  <c:v>6</c:v>
                </c:pt>
                <c:pt idx="3361">
                  <c:v>6</c:v>
                </c:pt>
                <c:pt idx="3362">
                  <c:v>6</c:v>
                </c:pt>
                <c:pt idx="3363">
                  <c:v>6</c:v>
                </c:pt>
                <c:pt idx="3364">
                  <c:v>6</c:v>
                </c:pt>
                <c:pt idx="3365">
                  <c:v>6</c:v>
                </c:pt>
                <c:pt idx="3366">
                  <c:v>6</c:v>
                </c:pt>
                <c:pt idx="3367">
                  <c:v>6</c:v>
                </c:pt>
                <c:pt idx="3368">
                  <c:v>6</c:v>
                </c:pt>
                <c:pt idx="3369">
                  <c:v>6</c:v>
                </c:pt>
                <c:pt idx="3370">
                  <c:v>6</c:v>
                </c:pt>
                <c:pt idx="3371">
                  <c:v>7</c:v>
                </c:pt>
                <c:pt idx="3372">
                  <c:v>7</c:v>
                </c:pt>
                <c:pt idx="3373">
                  <c:v>7</c:v>
                </c:pt>
                <c:pt idx="3374">
                  <c:v>7</c:v>
                </c:pt>
                <c:pt idx="3375">
                  <c:v>7</c:v>
                </c:pt>
                <c:pt idx="3376">
                  <c:v>7</c:v>
                </c:pt>
                <c:pt idx="3377">
                  <c:v>6</c:v>
                </c:pt>
                <c:pt idx="3378">
                  <c:v>7</c:v>
                </c:pt>
                <c:pt idx="3379">
                  <c:v>7</c:v>
                </c:pt>
                <c:pt idx="3380">
                  <c:v>7</c:v>
                </c:pt>
                <c:pt idx="3381">
                  <c:v>7</c:v>
                </c:pt>
                <c:pt idx="3382">
                  <c:v>7</c:v>
                </c:pt>
                <c:pt idx="3383">
                  <c:v>7</c:v>
                </c:pt>
                <c:pt idx="3384">
                  <c:v>7</c:v>
                </c:pt>
                <c:pt idx="3385">
                  <c:v>7</c:v>
                </c:pt>
                <c:pt idx="3386">
                  <c:v>7</c:v>
                </c:pt>
                <c:pt idx="3387">
                  <c:v>7</c:v>
                </c:pt>
                <c:pt idx="3388">
                  <c:v>7</c:v>
                </c:pt>
                <c:pt idx="3389">
                  <c:v>7</c:v>
                </c:pt>
                <c:pt idx="3390">
                  <c:v>7</c:v>
                </c:pt>
                <c:pt idx="3391">
                  <c:v>7</c:v>
                </c:pt>
                <c:pt idx="3392">
                  <c:v>7</c:v>
                </c:pt>
                <c:pt idx="3393">
                  <c:v>7</c:v>
                </c:pt>
                <c:pt idx="3394">
                  <c:v>7</c:v>
                </c:pt>
                <c:pt idx="3395">
                  <c:v>7</c:v>
                </c:pt>
                <c:pt idx="3396">
                  <c:v>7</c:v>
                </c:pt>
                <c:pt idx="3397">
                  <c:v>6</c:v>
                </c:pt>
                <c:pt idx="3398">
                  <c:v>7</c:v>
                </c:pt>
                <c:pt idx="3399">
                  <c:v>7</c:v>
                </c:pt>
                <c:pt idx="3400">
                  <c:v>6</c:v>
                </c:pt>
                <c:pt idx="3401">
                  <c:v>7</c:v>
                </c:pt>
                <c:pt idx="3402">
                  <c:v>7</c:v>
                </c:pt>
                <c:pt idx="3403">
                  <c:v>7</c:v>
                </c:pt>
                <c:pt idx="3404">
                  <c:v>7</c:v>
                </c:pt>
                <c:pt idx="3405">
                  <c:v>7</c:v>
                </c:pt>
                <c:pt idx="3406">
                  <c:v>7</c:v>
                </c:pt>
                <c:pt idx="3407">
                  <c:v>7</c:v>
                </c:pt>
                <c:pt idx="3408">
                  <c:v>7</c:v>
                </c:pt>
                <c:pt idx="3409">
                  <c:v>7</c:v>
                </c:pt>
                <c:pt idx="3410">
                  <c:v>7</c:v>
                </c:pt>
                <c:pt idx="3411">
                  <c:v>7</c:v>
                </c:pt>
                <c:pt idx="3412">
                  <c:v>7</c:v>
                </c:pt>
                <c:pt idx="3413">
                  <c:v>7</c:v>
                </c:pt>
                <c:pt idx="3414">
                  <c:v>7</c:v>
                </c:pt>
                <c:pt idx="3415">
                  <c:v>7</c:v>
                </c:pt>
                <c:pt idx="3416">
                  <c:v>7</c:v>
                </c:pt>
                <c:pt idx="3417">
                  <c:v>7</c:v>
                </c:pt>
                <c:pt idx="3418">
                  <c:v>7</c:v>
                </c:pt>
                <c:pt idx="3419">
                  <c:v>7</c:v>
                </c:pt>
                <c:pt idx="3420">
                  <c:v>7</c:v>
                </c:pt>
                <c:pt idx="3421">
                  <c:v>7</c:v>
                </c:pt>
                <c:pt idx="3422">
                  <c:v>6</c:v>
                </c:pt>
                <c:pt idx="3423">
                  <c:v>7</c:v>
                </c:pt>
                <c:pt idx="3424">
                  <c:v>7</c:v>
                </c:pt>
                <c:pt idx="3425">
                  <c:v>7</c:v>
                </c:pt>
                <c:pt idx="3426">
                  <c:v>7</c:v>
                </c:pt>
                <c:pt idx="3427">
                  <c:v>7</c:v>
                </c:pt>
                <c:pt idx="3428">
                  <c:v>6</c:v>
                </c:pt>
                <c:pt idx="3429">
                  <c:v>6</c:v>
                </c:pt>
                <c:pt idx="3430">
                  <c:v>7</c:v>
                </c:pt>
                <c:pt idx="3431">
                  <c:v>7</c:v>
                </c:pt>
                <c:pt idx="3432">
                  <c:v>7</c:v>
                </c:pt>
                <c:pt idx="3433">
                  <c:v>7</c:v>
                </c:pt>
                <c:pt idx="3434">
                  <c:v>7</c:v>
                </c:pt>
                <c:pt idx="3435">
                  <c:v>7</c:v>
                </c:pt>
                <c:pt idx="3436">
                  <c:v>7</c:v>
                </c:pt>
                <c:pt idx="3437">
                  <c:v>7</c:v>
                </c:pt>
                <c:pt idx="3438">
                  <c:v>7</c:v>
                </c:pt>
                <c:pt idx="3439">
                  <c:v>7</c:v>
                </c:pt>
                <c:pt idx="3440">
                  <c:v>7</c:v>
                </c:pt>
                <c:pt idx="3441">
                  <c:v>7</c:v>
                </c:pt>
                <c:pt idx="3442">
                  <c:v>7</c:v>
                </c:pt>
                <c:pt idx="3443">
                  <c:v>7</c:v>
                </c:pt>
                <c:pt idx="3444">
                  <c:v>7</c:v>
                </c:pt>
                <c:pt idx="3445">
                  <c:v>7</c:v>
                </c:pt>
                <c:pt idx="3446">
                  <c:v>7</c:v>
                </c:pt>
                <c:pt idx="3447">
                  <c:v>7</c:v>
                </c:pt>
                <c:pt idx="3448">
                  <c:v>7</c:v>
                </c:pt>
                <c:pt idx="3449">
                  <c:v>7</c:v>
                </c:pt>
                <c:pt idx="3450">
                  <c:v>7</c:v>
                </c:pt>
                <c:pt idx="3451">
                  <c:v>7</c:v>
                </c:pt>
                <c:pt idx="3452">
                  <c:v>7</c:v>
                </c:pt>
                <c:pt idx="3453">
                  <c:v>7</c:v>
                </c:pt>
                <c:pt idx="3454">
                  <c:v>7</c:v>
                </c:pt>
                <c:pt idx="3455">
                  <c:v>7</c:v>
                </c:pt>
                <c:pt idx="3456">
                  <c:v>7</c:v>
                </c:pt>
                <c:pt idx="3457">
                  <c:v>7</c:v>
                </c:pt>
                <c:pt idx="3458">
                  <c:v>7</c:v>
                </c:pt>
                <c:pt idx="3459">
                  <c:v>7</c:v>
                </c:pt>
                <c:pt idx="3460">
                  <c:v>7</c:v>
                </c:pt>
                <c:pt idx="3461">
                  <c:v>7</c:v>
                </c:pt>
                <c:pt idx="3462">
                  <c:v>7</c:v>
                </c:pt>
                <c:pt idx="3463">
                  <c:v>7</c:v>
                </c:pt>
                <c:pt idx="3464">
                  <c:v>7</c:v>
                </c:pt>
                <c:pt idx="3465">
                  <c:v>7</c:v>
                </c:pt>
                <c:pt idx="3466">
                  <c:v>7</c:v>
                </c:pt>
                <c:pt idx="3467">
                  <c:v>7</c:v>
                </c:pt>
                <c:pt idx="3468">
                  <c:v>7</c:v>
                </c:pt>
                <c:pt idx="3469">
                  <c:v>7</c:v>
                </c:pt>
                <c:pt idx="3470">
                  <c:v>7</c:v>
                </c:pt>
                <c:pt idx="3471">
                  <c:v>7</c:v>
                </c:pt>
                <c:pt idx="3472">
                  <c:v>7</c:v>
                </c:pt>
                <c:pt idx="3473">
                  <c:v>7</c:v>
                </c:pt>
                <c:pt idx="3474">
                  <c:v>7</c:v>
                </c:pt>
                <c:pt idx="3475">
                  <c:v>7</c:v>
                </c:pt>
                <c:pt idx="3476">
                  <c:v>7</c:v>
                </c:pt>
                <c:pt idx="3477">
                  <c:v>7</c:v>
                </c:pt>
                <c:pt idx="3478">
                  <c:v>7</c:v>
                </c:pt>
                <c:pt idx="3479">
                  <c:v>7</c:v>
                </c:pt>
                <c:pt idx="3480">
                  <c:v>7</c:v>
                </c:pt>
                <c:pt idx="3481">
                  <c:v>7</c:v>
                </c:pt>
                <c:pt idx="3482">
                  <c:v>7</c:v>
                </c:pt>
                <c:pt idx="3483">
                  <c:v>7</c:v>
                </c:pt>
                <c:pt idx="3484">
                  <c:v>7</c:v>
                </c:pt>
                <c:pt idx="3485">
                  <c:v>7</c:v>
                </c:pt>
                <c:pt idx="3486">
                  <c:v>7</c:v>
                </c:pt>
                <c:pt idx="3487">
                  <c:v>7</c:v>
                </c:pt>
                <c:pt idx="3488">
                  <c:v>7</c:v>
                </c:pt>
                <c:pt idx="3489">
                  <c:v>7</c:v>
                </c:pt>
                <c:pt idx="3490">
                  <c:v>7</c:v>
                </c:pt>
                <c:pt idx="3491">
                  <c:v>7</c:v>
                </c:pt>
                <c:pt idx="3492">
                  <c:v>7</c:v>
                </c:pt>
                <c:pt idx="3493">
                  <c:v>7</c:v>
                </c:pt>
                <c:pt idx="3494">
                  <c:v>7</c:v>
                </c:pt>
                <c:pt idx="3495">
                  <c:v>7</c:v>
                </c:pt>
                <c:pt idx="3496">
                  <c:v>7</c:v>
                </c:pt>
                <c:pt idx="3497">
                  <c:v>7</c:v>
                </c:pt>
                <c:pt idx="3498">
                  <c:v>7</c:v>
                </c:pt>
                <c:pt idx="3499">
                  <c:v>7</c:v>
                </c:pt>
                <c:pt idx="3500">
                  <c:v>7</c:v>
                </c:pt>
                <c:pt idx="3501">
                  <c:v>7</c:v>
                </c:pt>
                <c:pt idx="3502">
                  <c:v>7</c:v>
                </c:pt>
                <c:pt idx="3503">
                  <c:v>7</c:v>
                </c:pt>
                <c:pt idx="3504">
                  <c:v>7</c:v>
                </c:pt>
                <c:pt idx="3505">
                  <c:v>7</c:v>
                </c:pt>
                <c:pt idx="3506">
                  <c:v>7</c:v>
                </c:pt>
                <c:pt idx="3507">
                  <c:v>7</c:v>
                </c:pt>
                <c:pt idx="3508">
                  <c:v>7</c:v>
                </c:pt>
                <c:pt idx="3509">
                  <c:v>7</c:v>
                </c:pt>
                <c:pt idx="3510">
                  <c:v>7</c:v>
                </c:pt>
                <c:pt idx="3511">
                  <c:v>7</c:v>
                </c:pt>
                <c:pt idx="3512">
                  <c:v>7</c:v>
                </c:pt>
                <c:pt idx="3513">
                  <c:v>7</c:v>
                </c:pt>
                <c:pt idx="3514">
                  <c:v>7</c:v>
                </c:pt>
                <c:pt idx="3515">
                  <c:v>7</c:v>
                </c:pt>
                <c:pt idx="3516">
                  <c:v>7</c:v>
                </c:pt>
                <c:pt idx="3517">
                  <c:v>7</c:v>
                </c:pt>
                <c:pt idx="3518">
                  <c:v>7</c:v>
                </c:pt>
                <c:pt idx="3519">
                  <c:v>7</c:v>
                </c:pt>
                <c:pt idx="3520">
                  <c:v>7</c:v>
                </c:pt>
                <c:pt idx="3521">
                  <c:v>7</c:v>
                </c:pt>
                <c:pt idx="3522">
                  <c:v>7</c:v>
                </c:pt>
                <c:pt idx="3523">
                  <c:v>6</c:v>
                </c:pt>
                <c:pt idx="3524">
                  <c:v>7</c:v>
                </c:pt>
                <c:pt idx="3525">
                  <c:v>7</c:v>
                </c:pt>
                <c:pt idx="3526">
                  <c:v>7</c:v>
                </c:pt>
                <c:pt idx="3527">
                  <c:v>7</c:v>
                </c:pt>
                <c:pt idx="3528">
                  <c:v>7</c:v>
                </c:pt>
                <c:pt idx="3529">
                  <c:v>8</c:v>
                </c:pt>
                <c:pt idx="3530">
                  <c:v>8</c:v>
                </c:pt>
                <c:pt idx="3531">
                  <c:v>7</c:v>
                </c:pt>
                <c:pt idx="3532">
                  <c:v>7</c:v>
                </c:pt>
                <c:pt idx="3533">
                  <c:v>7</c:v>
                </c:pt>
                <c:pt idx="3534">
                  <c:v>8</c:v>
                </c:pt>
                <c:pt idx="3535">
                  <c:v>7</c:v>
                </c:pt>
                <c:pt idx="3536">
                  <c:v>7</c:v>
                </c:pt>
                <c:pt idx="3537">
                  <c:v>7</c:v>
                </c:pt>
                <c:pt idx="3538">
                  <c:v>7</c:v>
                </c:pt>
                <c:pt idx="3539">
                  <c:v>7</c:v>
                </c:pt>
                <c:pt idx="3540">
                  <c:v>7</c:v>
                </c:pt>
                <c:pt idx="3541">
                  <c:v>7</c:v>
                </c:pt>
                <c:pt idx="3542">
                  <c:v>7</c:v>
                </c:pt>
                <c:pt idx="3543">
                  <c:v>7</c:v>
                </c:pt>
                <c:pt idx="3544">
                  <c:v>7</c:v>
                </c:pt>
                <c:pt idx="3545">
                  <c:v>8</c:v>
                </c:pt>
                <c:pt idx="3546">
                  <c:v>8</c:v>
                </c:pt>
                <c:pt idx="3547">
                  <c:v>8</c:v>
                </c:pt>
                <c:pt idx="3548">
                  <c:v>7</c:v>
                </c:pt>
                <c:pt idx="3549">
                  <c:v>7</c:v>
                </c:pt>
                <c:pt idx="3550">
                  <c:v>8</c:v>
                </c:pt>
                <c:pt idx="3551">
                  <c:v>7</c:v>
                </c:pt>
                <c:pt idx="3552">
                  <c:v>7</c:v>
                </c:pt>
                <c:pt idx="3553">
                  <c:v>7</c:v>
                </c:pt>
                <c:pt idx="3554">
                  <c:v>7</c:v>
                </c:pt>
                <c:pt idx="3555">
                  <c:v>7</c:v>
                </c:pt>
                <c:pt idx="3556">
                  <c:v>7</c:v>
                </c:pt>
                <c:pt idx="3557">
                  <c:v>7</c:v>
                </c:pt>
                <c:pt idx="3558">
                  <c:v>7</c:v>
                </c:pt>
                <c:pt idx="3559">
                  <c:v>7</c:v>
                </c:pt>
                <c:pt idx="3560">
                  <c:v>7</c:v>
                </c:pt>
                <c:pt idx="3561">
                  <c:v>8</c:v>
                </c:pt>
                <c:pt idx="3562">
                  <c:v>7</c:v>
                </c:pt>
                <c:pt idx="3563">
                  <c:v>7</c:v>
                </c:pt>
                <c:pt idx="3564">
                  <c:v>7</c:v>
                </c:pt>
                <c:pt idx="3565">
                  <c:v>7</c:v>
                </c:pt>
                <c:pt idx="3566">
                  <c:v>7</c:v>
                </c:pt>
                <c:pt idx="3567">
                  <c:v>7</c:v>
                </c:pt>
                <c:pt idx="3568">
                  <c:v>7</c:v>
                </c:pt>
                <c:pt idx="3569">
                  <c:v>7</c:v>
                </c:pt>
                <c:pt idx="3570">
                  <c:v>7</c:v>
                </c:pt>
                <c:pt idx="3571">
                  <c:v>7</c:v>
                </c:pt>
                <c:pt idx="3572">
                  <c:v>7</c:v>
                </c:pt>
                <c:pt idx="3573">
                  <c:v>7</c:v>
                </c:pt>
                <c:pt idx="3574">
                  <c:v>7</c:v>
                </c:pt>
                <c:pt idx="3575">
                  <c:v>7</c:v>
                </c:pt>
                <c:pt idx="3576">
                  <c:v>8</c:v>
                </c:pt>
                <c:pt idx="3577">
                  <c:v>7</c:v>
                </c:pt>
                <c:pt idx="3578">
                  <c:v>7</c:v>
                </c:pt>
                <c:pt idx="3579">
                  <c:v>7</c:v>
                </c:pt>
                <c:pt idx="3580">
                  <c:v>7</c:v>
                </c:pt>
                <c:pt idx="3581">
                  <c:v>7</c:v>
                </c:pt>
                <c:pt idx="3582">
                  <c:v>7</c:v>
                </c:pt>
                <c:pt idx="3583">
                  <c:v>7</c:v>
                </c:pt>
                <c:pt idx="3584">
                  <c:v>8</c:v>
                </c:pt>
                <c:pt idx="3585">
                  <c:v>7</c:v>
                </c:pt>
                <c:pt idx="3586">
                  <c:v>8</c:v>
                </c:pt>
                <c:pt idx="3587">
                  <c:v>8</c:v>
                </c:pt>
                <c:pt idx="3588">
                  <c:v>7</c:v>
                </c:pt>
                <c:pt idx="3589">
                  <c:v>7</c:v>
                </c:pt>
                <c:pt idx="3590">
                  <c:v>7</c:v>
                </c:pt>
                <c:pt idx="3591">
                  <c:v>7</c:v>
                </c:pt>
                <c:pt idx="3592">
                  <c:v>7</c:v>
                </c:pt>
                <c:pt idx="3593">
                  <c:v>7</c:v>
                </c:pt>
                <c:pt idx="3594">
                  <c:v>7</c:v>
                </c:pt>
                <c:pt idx="3595">
                  <c:v>7</c:v>
                </c:pt>
                <c:pt idx="3596">
                  <c:v>7</c:v>
                </c:pt>
                <c:pt idx="3597">
                  <c:v>7</c:v>
                </c:pt>
                <c:pt idx="3598">
                  <c:v>7</c:v>
                </c:pt>
                <c:pt idx="3599">
                  <c:v>7</c:v>
                </c:pt>
                <c:pt idx="3600">
                  <c:v>7</c:v>
                </c:pt>
                <c:pt idx="3601">
                  <c:v>7</c:v>
                </c:pt>
                <c:pt idx="3602">
                  <c:v>7</c:v>
                </c:pt>
                <c:pt idx="3603">
                  <c:v>7</c:v>
                </c:pt>
                <c:pt idx="3604">
                  <c:v>7</c:v>
                </c:pt>
                <c:pt idx="3605">
                  <c:v>7</c:v>
                </c:pt>
                <c:pt idx="3606">
                  <c:v>7</c:v>
                </c:pt>
                <c:pt idx="3607">
                  <c:v>7</c:v>
                </c:pt>
                <c:pt idx="3608">
                  <c:v>7</c:v>
                </c:pt>
                <c:pt idx="3609">
                  <c:v>7</c:v>
                </c:pt>
                <c:pt idx="3610">
                  <c:v>7</c:v>
                </c:pt>
                <c:pt idx="3611">
                  <c:v>8</c:v>
                </c:pt>
                <c:pt idx="3612">
                  <c:v>8</c:v>
                </c:pt>
                <c:pt idx="3613">
                  <c:v>8</c:v>
                </c:pt>
                <c:pt idx="3614">
                  <c:v>8</c:v>
                </c:pt>
                <c:pt idx="3615">
                  <c:v>8</c:v>
                </c:pt>
                <c:pt idx="3616">
                  <c:v>8</c:v>
                </c:pt>
                <c:pt idx="3617">
                  <c:v>8</c:v>
                </c:pt>
                <c:pt idx="3618">
                  <c:v>8</c:v>
                </c:pt>
                <c:pt idx="3619">
                  <c:v>7</c:v>
                </c:pt>
                <c:pt idx="3620">
                  <c:v>7</c:v>
                </c:pt>
                <c:pt idx="3621">
                  <c:v>7</c:v>
                </c:pt>
                <c:pt idx="3622">
                  <c:v>8</c:v>
                </c:pt>
                <c:pt idx="3623">
                  <c:v>8</c:v>
                </c:pt>
                <c:pt idx="3624">
                  <c:v>8</c:v>
                </c:pt>
                <c:pt idx="3625">
                  <c:v>8</c:v>
                </c:pt>
                <c:pt idx="3626">
                  <c:v>8</c:v>
                </c:pt>
                <c:pt idx="3627">
                  <c:v>8</c:v>
                </c:pt>
                <c:pt idx="3628">
                  <c:v>8</c:v>
                </c:pt>
                <c:pt idx="3629">
                  <c:v>8</c:v>
                </c:pt>
                <c:pt idx="3630">
                  <c:v>8</c:v>
                </c:pt>
                <c:pt idx="3631">
                  <c:v>7</c:v>
                </c:pt>
                <c:pt idx="3632">
                  <c:v>7</c:v>
                </c:pt>
                <c:pt idx="3633">
                  <c:v>8</c:v>
                </c:pt>
                <c:pt idx="3634">
                  <c:v>8</c:v>
                </c:pt>
                <c:pt idx="3635">
                  <c:v>8</c:v>
                </c:pt>
                <c:pt idx="3636">
                  <c:v>8</c:v>
                </c:pt>
                <c:pt idx="3637">
                  <c:v>8</c:v>
                </c:pt>
                <c:pt idx="3638">
                  <c:v>8</c:v>
                </c:pt>
                <c:pt idx="3639">
                  <c:v>8</c:v>
                </c:pt>
                <c:pt idx="3640">
                  <c:v>8</c:v>
                </c:pt>
                <c:pt idx="3641">
                  <c:v>8</c:v>
                </c:pt>
                <c:pt idx="3642">
                  <c:v>8</c:v>
                </c:pt>
                <c:pt idx="3643">
                  <c:v>8</c:v>
                </c:pt>
                <c:pt idx="3644">
                  <c:v>8</c:v>
                </c:pt>
                <c:pt idx="3645">
                  <c:v>8</c:v>
                </c:pt>
                <c:pt idx="3646">
                  <c:v>8</c:v>
                </c:pt>
                <c:pt idx="3647">
                  <c:v>8</c:v>
                </c:pt>
                <c:pt idx="3648">
                  <c:v>8</c:v>
                </c:pt>
                <c:pt idx="3649">
                  <c:v>8</c:v>
                </c:pt>
                <c:pt idx="3650">
                  <c:v>8</c:v>
                </c:pt>
                <c:pt idx="3651">
                  <c:v>8</c:v>
                </c:pt>
                <c:pt idx="3652">
                  <c:v>8</c:v>
                </c:pt>
                <c:pt idx="3653">
                  <c:v>8</c:v>
                </c:pt>
                <c:pt idx="3654">
                  <c:v>8</c:v>
                </c:pt>
                <c:pt idx="3655">
                  <c:v>8</c:v>
                </c:pt>
                <c:pt idx="3656">
                  <c:v>8</c:v>
                </c:pt>
                <c:pt idx="3657">
                  <c:v>8</c:v>
                </c:pt>
                <c:pt idx="3658">
                  <c:v>8</c:v>
                </c:pt>
                <c:pt idx="3659">
                  <c:v>8</c:v>
                </c:pt>
                <c:pt idx="3660">
                  <c:v>8</c:v>
                </c:pt>
                <c:pt idx="3661">
                  <c:v>8</c:v>
                </c:pt>
                <c:pt idx="3662">
                  <c:v>8</c:v>
                </c:pt>
                <c:pt idx="3663">
                  <c:v>8</c:v>
                </c:pt>
                <c:pt idx="3664">
                  <c:v>8</c:v>
                </c:pt>
                <c:pt idx="3665">
                  <c:v>8</c:v>
                </c:pt>
                <c:pt idx="3666">
                  <c:v>8</c:v>
                </c:pt>
                <c:pt idx="3667">
                  <c:v>8</c:v>
                </c:pt>
                <c:pt idx="3668">
                  <c:v>8</c:v>
                </c:pt>
                <c:pt idx="3669">
                  <c:v>8</c:v>
                </c:pt>
                <c:pt idx="3670">
                  <c:v>8</c:v>
                </c:pt>
                <c:pt idx="3671">
                  <c:v>8</c:v>
                </c:pt>
                <c:pt idx="3672">
                  <c:v>8</c:v>
                </c:pt>
                <c:pt idx="3673">
                  <c:v>8</c:v>
                </c:pt>
                <c:pt idx="3674">
                  <c:v>8</c:v>
                </c:pt>
                <c:pt idx="3675">
                  <c:v>8</c:v>
                </c:pt>
                <c:pt idx="3676">
                  <c:v>8</c:v>
                </c:pt>
                <c:pt idx="3677">
                  <c:v>8</c:v>
                </c:pt>
                <c:pt idx="3678">
                  <c:v>8</c:v>
                </c:pt>
                <c:pt idx="3679">
                  <c:v>8</c:v>
                </c:pt>
                <c:pt idx="3680">
                  <c:v>8</c:v>
                </c:pt>
                <c:pt idx="3681">
                  <c:v>8</c:v>
                </c:pt>
                <c:pt idx="3682">
                  <c:v>8</c:v>
                </c:pt>
                <c:pt idx="3683">
                  <c:v>8</c:v>
                </c:pt>
                <c:pt idx="3684">
                  <c:v>8</c:v>
                </c:pt>
                <c:pt idx="3685">
                  <c:v>8</c:v>
                </c:pt>
                <c:pt idx="3686">
                  <c:v>8</c:v>
                </c:pt>
                <c:pt idx="3687">
                  <c:v>7</c:v>
                </c:pt>
                <c:pt idx="3688">
                  <c:v>7</c:v>
                </c:pt>
                <c:pt idx="3689">
                  <c:v>7</c:v>
                </c:pt>
                <c:pt idx="3690">
                  <c:v>7</c:v>
                </c:pt>
                <c:pt idx="3691">
                  <c:v>8</c:v>
                </c:pt>
                <c:pt idx="3692">
                  <c:v>8</c:v>
                </c:pt>
                <c:pt idx="3693">
                  <c:v>8</c:v>
                </c:pt>
                <c:pt idx="3694">
                  <c:v>8</c:v>
                </c:pt>
                <c:pt idx="3695">
                  <c:v>8</c:v>
                </c:pt>
                <c:pt idx="3696">
                  <c:v>8</c:v>
                </c:pt>
                <c:pt idx="3697">
                  <c:v>8</c:v>
                </c:pt>
                <c:pt idx="3698">
                  <c:v>8</c:v>
                </c:pt>
                <c:pt idx="3699">
                  <c:v>8</c:v>
                </c:pt>
                <c:pt idx="3700">
                  <c:v>8</c:v>
                </c:pt>
                <c:pt idx="3701">
                  <c:v>8</c:v>
                </c:pt>
                <c:pt idx="3702">
                  <c:v>8</c:v>
                </c:pt>
                <c:pt idx="3703">
                  <c:v>8</c:v>
                </c:pt>
                <c:pt idx="3704">
                  <c:v>8</c:v>
                </c:pt>
                <c:pt idx="3705">
                  <c:v>8</c:v>
                </c:pt>
                <c:pt idx="3706">
                  <c:v>8</c:v>
                </c:pt>
                <c:pt idx="3707">
                  <c:v>8</c:v>
                </c:pt>
                <c:pt idx="3708">
                  <c:v>8</c:v>
                </c:pt>
                <c:pt idx="3709">
                  <c:v>8</c:v>
                </c:pt>
                <c:pt idx="3710">
                  <c:v>8</c:v>
                </c:pt>
                <c:pt idx="3711">
                  <c:v>8</c:v>
                </c:pt>
                <c:pt idx="3712">
                  <c:v>8</c:v>
                </c:pt>
                <c:pt idx="3713">
                  <c:v>8</c:v>
                </c:pt>
                <c:pt idx="3714">
                  <c:v>8</c:v>
                </c:pt>
                <c:pt idx="3715">
                  <c:v>8</c:v>
                </c:pt>
                <c:pt idx="3716">
                  <c:v>8</c:v>
                </c:pt>
                <c:pt idx="3717">
                  <c:v>8</c:v>
                </c:pt>
                <c:pt idx="3718">
                  <c:v>5</c:v>
                </c:pt>
                <c:pt idx="3719">
                  <c:v>7</c:v>
                </c:pt>
                <c:pt idx="3720">
                  <c:v>8</c:v>
                </c:pt>
                <c:pt idx="3721">
                  <c:v>8</c:v>
                </c:pt>
                <c:pt idx="3722">
                  <c:v>8</c:v>
                </c:pt>
                <c:pt idx="3723">
                  <c:v>8</c:v>
                </c:pt>
                <c:pt idx="3724">
                  <c:v>8</c:v>
                </c:pt>
                <c:pt idx="3725">
                  <c:v>8</c:v>
                </c:pt>
                <c:pt idx="3726">
                  <c:v>8</c:v>
                </c:pt>
                <c:pt idx="3727">
                  <c:v>8</c:v>
                </c:pt>
                <c:pt idx="3728">
                  <c:v>8</c:v>
                </c:pt>
                <c:pt idx="3729">
                  <c:v>8</c:v>
                </c:pt>
                <c:pt idx="3730">
                  <c:v>8</c:v>
                </c:pt>
                <c:pt idx="3731">
                  <c:v>8</c:v>
                </c:pt>
                <c:pt idx="3732">
                  <c:v>8</c:v>
                </c:pt>
                <c:pt idx="3733">
                  <c:v>8</c:v>
                </c:pt>
                <c:pt idx="3734">
                  <c:v>8</c:v>
                </c:pt>
                <c:pt idx="3735">
                  <c:v>8</c:v>
                </c:pt>
                <c:pt idx="3736">
                  <c:v>8</c:v>
                </c:pt>
                <c:pt idx="3737">
                  <c:v>8</c:v>
                </c:pt>
                <c:pt idx="3738">
                  <c:v>8</c:v>
                </c:pt>
                <c:pt idx="3739">
                  <c:v>8</c:v>
                </c:pt>
                <c:pt idx="3740">
                  <c:v>8</c:v>
                </c:pt>
                <c:pt idx="3741">
                  <c:v>8</c:v>
                </c:pt>
                <c:pt idx="3742">
                  <c:v>8</c:v>
                </c:pt>
                <c:pt idx="3743">
                  <c:v>8</c:v>
                </c:pt>
                <c:pt idx="3744">
                  <c:v>8</c:v>
                </c:pt>
                <c:pt idx="3745">
                  <c:v>8</c:v>
                </c:pt>
                <c:pt idx="3746">
                  <c:v>8</c:v>
                </c:pt>
                <c:pt idx="3747">
                  <c:v>8</c:v>
                </c:pt>
                <c:pt idx="3748">
                  <c:v>8</c:v>
                </c:pt>
                <c:pt idx="3749">
                  <c:v>8</c:v>
                </c:pt>
                <c:pt idx="3750">
                  <c:v>8</c:v>
                </c:pt>
                <c:pt idx="3751">
                  <c:v>8</c:v>
                </c:pt>
                <c:pt idx="3752">
                  <c:v>8</c:v>
                </c:pt>
                <c:pt idx="3753">
                  <c:v>8</c:v>
                </c:pt>
                <c:pt idx="3754">
                  <c:v>8</c:v>
                </c:pt>
                <c:pt idx="3755">
                  <c:v>8</c:v>
                </c:pt>
                <c:pt idx="3756">
                  <c:v>8</c:v>
                </c:pt>
                <c:pt idx="3757">
                  <c:v>8</c:v>
                </c:pt>
                <c:pt idx="3758">
                  <c:v>8</c:v>
                </c:pt>
                <c:pt idx="3759">
                  <c:v>8</c:v>
                </c:pt>
                <c:pt idx="3760">
                  <c:v>8</c:v>
                </c:pt>
                <c:pt idx="3761">
                  <c:v>8</c:v>
                </c:pt>
                <c:pt idx="3762">
                  <c:v>8</c:v>
                </c:pt>
                <c:pt idx="3763">
                  <c:v>8</c:v>
                </c:pt>
                <c:pt idx="3764">
                  <c:v>8</c:v>
                </c:pt>
                <c:pt idx="3765">
                  <c:v>8</c:v>
                </c:pt>
                <c:pt idx="3766">
                  <c:v>8</c:v>
                </c:pt>
                <c:pt idx="3767">
                  <c:v>8</c:v>
                </c:pt>
                <c:pt idx="3768">
                  <c:v>8</c:v>
                </c:pt>
                <c:pt idx="3769">
                  <c:v>8</c:v>
                </c:pt>
                <c:pt idx="3770">
                  <c:v>8</c:v>
                </c:pt>
                <c:pt idx="3771">
                  <c:v>8</c:v>
                </c:pt>
                <c:pt idx="3772">
                  <c:v>8</c:v>
                </c:pt>
                <c:pt idx="3773">
                  <c:v>8</c:v>
                </c:pt>
                <c:pt idx="3774">
                  <c:v>8</c:v>
                </c:pt>
                <c:pt idx="3775">
                  <c:v>8</c:v>
                </c:pt>
                <c:pt idx="3776">
                  <c:v>8</c:v>
                </c:pt>
                <c:pt idx="3777">
                  <c:v>8</c:v>
                </c:pt>
                <c:pt idx="3778">
                  <c:v>8</c:v>
                </c:pt>
                <c:pt idx="3779">
                  <c:v>8</c:v>
                </c:pt>
                <c:pt idx="3780">
                  <c:v>8</c:v>
                </c:pt>
                <c:pt idx="3781">
                  <c:v>8</c:v>
                </c:pt>
                <c:pt idx="3782">
                  <c:v>8</c:v>
                </c:pt>
                <c:pt idx="3783">
                  <c:v>8</c:v>
                </c:pt>
                <c:pt idx="3784">
                  <c:v>8</c:v>
                </c:pt>
                <c:pt idx="3785">
                  <c:v>8</c:v>
                </c:pt>
                <c:pt idx="3786">
                  <c:v>8</c:v>
                </c:pt>
                <c:pt idx="3787">
                  <c:v>8</c:v>
                </c:pt>
                <c:pt idx="3788">
                  <c:v>8</c:v>
                </c:pt>
                <c:pt idx="3789">
                  <c:v>8</c:v>
                </c:pt>
                <c:pt idx="3790">
                  <c:v>8</c:v>
                </c:pt>
                <c:pt idx="3791">
                  <c:v>8</c:v>
                </c:pt>
                <c:pt idx="3792">
                  <c:v>8</c:v>
                </c:pt>
                <c:pt idx="3793">
                  <c:v>8</c:v>
                </c:pt>
                <c:pt idx="3794">
                  <c:v>8</c:v>
                </c:pt>
                <c:pt idx="3795">
                  <c:v>8</c:v>
                </c:pt>
                <c:pt idx="3796">
                  <c:v>8</c:v>
                </c:pt>
                <c:pt idx="3797">
                  <c:v>8</c:v>
                </c:pt>
                <c:pt idx="3798">
                  <c:v>8</c:v>
                </c:pt>
                <c:pt idx="3799">
                  <c:v>8</c:v>
                </c:pt>
                <c:pt idx="3800">
                  <c:v>8</c:v>
                </c:pt>
                <c:pt idx="3801">
                  <c:v>8</c:v>
                </c:pt>
                <c:pt idx="3802">
                  <c:v>8</c:v>
                </c:pt>
                <c:pt idx="3803">
                  <c:v>9</c:v>
                </c:pt>
                <c:pt idx="3804">
                  <c:v>9</c:v>
                </c:pt>
                <c:pt idx="3805">
                  <c:v>9</c:v>
                </c:pt>
                <c:pt idx="3806">
                  <c:v>9</c:v>
                </c:pt>
                <c:pt idx="3807">
                  <c:v>9</c:v>
                </c:pt>
                <c:pt idx="3808">
                  <c:v>9</c:v>
                </c:pt>
                <c:pt idx="3809">
                  <c:v>8</c:v>
                </c:pt>
                <c:pt idx="3810">
                  <c:v>9</c:v>
                </c:pt>
                <c:pt idx="3811">
                  <c:v>8</c:v>
                </c:pt>
                <c:pt idx="3812">
                  <c:v>8</c:v>
                </c:pt>
                <c:pt idx="3813">
                  <c:v>8</c:v>
                </c:pt>
                <c:pt idx="3814">
                  <c:v>9</c:v>
                </c:pt>
                <c:pt idx="3815">
                  <c:v>9</c:v>
                </c:pt>
                <c:pt idx="3816">
                  <c:v>9</c:v>
                </c:pt>
                <c:pt idx="3817">
                  <c:v>9</c:v>
                </c:pt>
                <c:pt idx="3818">
                  <c:v>9</c:v>
                </c:pt>
                <c:pt idx="3819">
                  <c:v>9</c:v>
                </c:pt>
                <c:pt idx="3820">
                  <c:v>9</c:v>
                </c:pt>
                <c:pt idx="3821">
                  <c:v>8</c:v>
                </c:pt>
                <c:pt idx="3822">
                  <c:v>9</c:v>
                </c:pt>
                <c:pt idx="3823">
                  <c:v>9</c:v>
                </c:pt>
                <c:pt idx="3824">
                  <c:v>9</c:v>
                </c:pt>
                <c:pt idx="3825">
                  <c:v>9</c:v>
                </c:pt>
                <c:pt idx="3826">
                  <c:v>9</c:v>
                </c:pt>
                <c:pt idx="3827">
                  <c:v>9</c:v>
                </c:pt>
                <c:pt idx="3828">
                  <c:v>8</c:v>
                </c:pt>
                <c:pt idx="3829">
                  <c:v>9</c:v>
                </c:pt>
                <c:pt idx="3830">
                  <c:v>9</c:v>
                </c:pt>
                <c:pt idx="3831">
                  <c:v>9</c:v>
                </c:pt>
                <c:pt idx="3832">
                  <c:v>9</c:v>
                </c:pt>
                <c:pt idx="3833">
                  <c:v>9</c:v>
                </c:pt>
                <c:pt idx="3834">
                  <c:v>8</c:v>
                </c:pt>
                <c:pt idx="3835">
                  <c:v>8</c:v>
                </c:pt>
                <c:pt idx="3836">
                  <c:v>8</c:v>
                </c:pt>
                <c:pt idx="3837">
                  <c:v>8</c:v>
                </c:pt>
                <c:pt idx="3838">
                  <c:v>8</c:v>
                </c:pt>
                <c:pt idx="3839">
                  <c:v>8</c:v>
                </c:pt>
                <c:pt idx="3840">
                  <c:v>9</c:v>
                </c:pt>
                <c:pt idx="3841">
                  <c:v>9</c:v>
                </c:pt>
                <c:pt idx="3842">
                  <c:v>8</c:v>
                </c:pt>
                <c:pt idx="3843">
                  <c:v>9</c:v>
                </c:pt>
                <c:pt idx="3844">
                  <c:v>8</c:v>
                </c:pt>
                <c:pt idx="3845">
                  <c:v>9</c:v>
                </c:pt>
                <c:pt idx="3846">
                  <c:v>8</c:v>
                </c:pt>
                <c:pt idx="3847">
                  <c:v>8</c:v>
                </c:pt>
                <c:pt idx="3848">
                  <c:v>9</c:v>
                </c:pt>
                <c:pt idx="3849">
                  <c:v>9</c:v>
                </c:pt>
                <c:pt idx="3850">
                  <c:v>9</c:v>
                </c:pt>
                <c:pt idx="3851">
                  <c:v>9</c:v>
                </c:pt>
                <c:pt idx="3852">
                  <c:v>9</c:v>
                </c:pt>
                <c:pt idx="3853">
                  <c:v>9</c:v>
                </c:pt>
                <c:pt idx="3854">
                  <c:v>9</c:v>
                </c:pt>
                <c:pt idx="3855">
                  <c:v>9</c:v>
                </c:pt>
                <c:pt idx="3856">
                  <c:v>9</c:v>
                </c:pt>
                <c:pt idx="3857">
                  <c:v>9</c:v>
                </c:pt>
                <c:pt idx="3858">
                  <c:v>9</c:v>
                </c:pt>
                <c:pt idx="3859">
                  <c:v>9</c:v>
                </c:pt>
                <c:pt idx="3860">
                  <c:v>9</c:v>
                </c:pt>
                <c:pt idx="3861">
                  <c:v>9</c:v>
                </c:pt>
                <c:pt idx="3862">
                  <c:v>9</c:v>
                </c:pt>
                <c:pt idx="3863">
                  <c:v>9</c:v>
                </c:pt>
                <c:pt idx="3864">
                  <c:v>9</c:v>
                </c:pt>
                <c:pt idx="3865">
                  <c:v>9</c:v>
                </c:pt>
                <c:pt idx="3866">
                  <c:v>9</c:v>
                </c:pt>
                <c:pt idx="3867">
                  <c:v>9</c:v>
                </c:pt>
                <c:pt idx="3868">
                  <c:v>9</c:v>
                </c:pt>
                <c:pt idx="3869">
                  <c:v>9</c:v>
                </c:pt>
                <c:pt idx="3870">
                  <c:v>9</c:v>
                </c:pt>
                <c:pt idx="3871">
                  <c:v>9</c:v>
                </c:pt>
                <c:pt idx="3872">
                  <c:v>9</c:v>
                </c:pt>
                <c:pt idx="3873">
                  <c:v>9</c:v>
                </c:pt>
                <c:pt idx="3874">
                  <c:v>9</c:v>
                </c:pt>
                <c:pt idx="3875">
                  <c:v>9</c:v>
                </c:pt>
                <c:pt idx="3876">
                  <c:v>9</c:v>
                </c:pt>
                <c:pt idx="3877">
                  <c:v>9</c:v>
                </c:pt>
                <c:pt idx="3878">
                  <c:v>9</c:v>
                </c:pt>
                <c:pt idx="3879">
                  <c:v>9</c:v>
                </c:pt>
                <c:pt idx="3880">
                  <c:v>9</c:v>
                </c:pt>
                <c:pt idx="3881">
                  <c:v>9</c:v>
                </c:pt>
                <c:pt idx="3882">
                  <c:v>9</c:v>
                </c:pt>
                <c:pt idx="3883">
                  <c:v>9</c:v>
                </c:pt>
                <c:pt idx="3884">
                  <c:v>9</c:v>
                </c:pt>
                <c:pt idx="3885">
                  <c:v>9</c:v>
                </c:pt>
                <c:pt idx="3886">
                  <c:v>9</c:v>
                </c:pt>
                <c:pt idx="3887">
                  <c:v>9</c:v>
                </c:pt>
                <c:pt idx="3888">
                  <c:v>9</c:v>
                </c:pt>
                <c:pt idx="3889">
                  <c:v>9</c:v>
                </c:pt>
                <c:pt idx="3890">
                  <c:v>9</c:v>
                </c:pt>
                <c:pt idx="3891">
                  <c:v>9</c:v>
                </c:pt>
                <c:pt idx="3892">
                  <c:v>9</c:v>
                </c:pt>
                <c:pt idx="3893">
                  <c:v>9</c:v>
                </c:pt>
                <c:pt idx="3894">
                  <c:v>9</c:v>
                </c:pt>
                <c:pt idx="3895">
                  <c:v>9</c:v>
                </c:pt>
                <c:pt idx="3896">
                  <c:v>9</c:v>
                </c:pt>
                <c:pt idx="3897">
                  <c:v>9</c:v>
                </c:pt>
                <c:pt idx="3898">
                  <c:v>9</c:v>
                </c:pt>
                <c:pt idx="3899">
                  <c:v>9</c:v>
                </c:pt>
                <c:pt idx="3900">
                  <c:v>9</c:v>
                </c:pt>
                <c:pt idx="3901">
                  <c:v>9</c:v>
                </c:pt>
                <c:pt idx="3902">
                  <c:v>9</c:v>
                </c:pt>
                <c:pt idx="3903">
                  <c:v>9</c:v>
                </c:pt>
                <c:pt idx="3904">
                  <c:v>9</c:v>
                </c:pt>
                <c:pt idx="3905">
                  <c:v>9</c:v>
                </c:pt>
                <c:pt idx="3906">
                  <c:v>9</c:v>
                </c:pt>
                <c:pt idx="3907">
                  <c:v>9</c:v>
                </c:pt>
                <c:pt idx="3908">
                  <c:v>9</c:v>
                </c:pt>
                <c:pt idx="3909">
                  <c:v>9</c:v>
                </c:pt>
                <c:pt idx="3910">
                  <c:v>9</c:v>
                </c:pt>
                <c:pt idx="3911">
                  <c:v>9</c:v>
                </c:pt>
                <c:pt idx="3912">
                  <c:v>6</c:v>
                </c:pt>
                <c:pt idx="3913">
                  <c:v>8</c:v>
                </c:pt>
                <c:pt idx="3914">
                  <c:v>8</c:v>
                </c:pt>
                <c:pt idx="3915">
                  <c:v>9</c:v>
                </c:pt>
                <c:pt idx="3916">
                  <c:v>9</c:v>
                </c:pt>
                <c:pt idx="3917">
                  <c:v>9</c:v>
                </c:pt>
                <c:pt idx="3918">
                  <c:v>9</c:v>
                </c:pt>
                <c:pt idx="3919">
                  <c:v>8</c:v>
                </c:pt>
                <c:pt idx="3920">
                  <c:v>8</c:v>
                </c:pt>
                <c:pt idx="3921">
                  <c:v>8</c:v>
                </c:pt>
                <c:pt idx="3922">
                  <c:v>8</c:v>
                </c:pt>
                <c:pt idx="3923">
                  <c:v>9</c:v>
                </c:pt>
                <c:pt idx="3924">
                  <c:v>9</c:v>
                </c:pt>
                <c:pt idx="3925">
                  <c:v>9</c:v>
                </c:pt>
                <c:pt idx="3926">
                  <c:v>9</c:v>
                </c:pt>
                <c:pt idx="3927">
                  <c:v>9</c:v>
                </c:pt>
                <c:pt idx="3928">
                  <c:v>9</c:v>
                </c:pt>
                <c:pt idx="3929">
                  <c:v>9</c:v>
                </c:pt>
                <c:pt idx="3930">
                  <c:v>9</c:v>
                </c:pt>
                <c:pt idx="3931">
                  <c:v>9</c:v>
                </c:pt>
                <c:pt idx="3932">
                  <c:v>9</c:v>
                </c:pt>
                <c:pt idx="3933">
                  <c:v>9</c:v>
                </c:pt>
                <c:pt idx="3934">
                  <c:v>9</c:v>
                </c:pt>
                <c:pt idx="3935">
                  <c:v>9</c:v>
                </c:pt>
                <c:pt idx="3936">
                  <c:v>9</c:v>
                </c:pt>
                <c:pt idx="3937">
                  <c:v>9</c:v>
                </c:pt>
                <c:pt idx="3938">
                  <c:v>9</c:v>
                </c:pt>
                <c:pt idx="3939">
                  <c:v>9</c:v>
                </c:pt>
                <c:pt idx="3940">
                  <c:v>9</c:v>
                </c:pt>
                <c:pt idx="3941">
                  <c:v>9</c:v>
                </c:pt>
                <c:pt idx="3942">
                  <c:v>9</c:v>
                </c:pt>
                <c:pt idx="3943">
                  <c:v>9</c:v>
                </c:pt>
                <c:pt idx="3944">
                  <c:v>9</c:v>
                </c:pt>
                <c:pt idx="3945">
                  <c:v>9</c:v>
                </c:pt>
                <c:pt idx="3946">
                  <c:v>9</c:v>
                </c:pt>
                <c:pt idx="3947">
                  <c:v>9</c:v>
                </c:pt>
                <c:pt idx="3948">
                  <c:v>9</c:v>
                </c:pt>
                <c:pt idx="3949">
                  <c:v>9</c:v>
                </c:pt>
                <c:pt idx="3950">
                  <c:v>9</c:v>
                </c:pt>
                <c:pt idx="3951">
                  <c:v>9</c:v>
                </c:pt>
                <c:pt idx="3952">
                  <c:v>9</c:v>
                </c:pt>
                <c:pt idx="3953">
                  <c:v>9</c:v>
                </c:pt>
                <c:pt idx="3954">
                  <c:v>9</c:v>
                </c:pt>
                <c:pt idx="3955">
                  <c:v>9</c:v>
                </c:pt>
                <c:pt idx="3956">
                  <c:v>9</c:v>
                </c:pt>
                <c:pt idx="3957">
                  <c:v>9</c:v>
                </c:pt>
                <c:pt idx="3958">
                  <c:v>9</c:v>
                </c:pt>
                <c:pt idx="3959">
                  <c:v>9</c:v>
                </c:pt>
                <c:pt idx="3960">
                  <c:v>9</c:v>
                </c:pt>
                <c:pt idx="3961">
                  <c:v>9</c:v>
                </c:pt>
                <c:pt idx="3962">
                  <c:v>9</c:v>
                </c:pt>
                <c:pt idx="3963">
                  <c:v>9</c:v>
                </c:pt>
                <c:pt idx="3964">
                  <c:v>9</c:v>
                </c:pt>
                <c:pt idx="3965">
                  <c:v>9</c:v>
                </c:pt>
                <c:pt idx="3966">
                  <c:v>9</c:v>
                </c:pt>
                <c:pt idx="3967">
                  <c:v>9</c:v>
                </c:pt>
                <c:pt idx="3968">
                  <c:v>9</c:v>
                </c:pt>
                <c:pt idx="3969">
                  <c:v>9</c:v>
                </c:pt>
                <c:pt idx="3970">
                  <c:v>9</c:v>
                </c:pt>
                <c:pt idx="3971">
                  <c:v>9</c:v>
                </c:pt>
                <c:pt idx="3972">
                  <c:v>9</c:v>
                </c:pt>
                <c:pt idx="3973">
                  <c:v>9</c:v>
                </c:pt>
                <c:pt idx="3974">
                  <c:v>9</c:v>
                </c:pt>
                <c:pt idx="3975">
                  <c:v>9</c:v>
                </c:pt>
                <c:pt idx="3976">
                  <c:v>9</c:v>
                </c:pt>
                <c:pt idx="3977">
                  <c:v>9</c:v>
                </c:pt>
                <c:pt idx="3978">
                  <c:v>9</c:v>
                </c:pt>
                <c:pt idx="3979">
                  <c:v>9</c:v>
                </c:pt>
                <c:pt idx="3980">
                  <c:v>9</c:v>
                </c:pt>
                <c:pt idx="3981">
                  <c:v>9</c:v>
                </c:pt>
                <c:pt idx="3982">
                  <c:v>9</c:v>
                </c:pt>
                <c:pt idx="3983">
                  <c:v>9</c:v>
                </c:pt>
                <c:pt idx="3984">
                  <c:v>9</c:v>
                </c:pt>
                <c:pt idx="3985">
                  <c:v>9</c:v>
                </c:pt>
                <c:pt idx="3986">
                  <c:v>9</c:v>
                </c:pt>
                <c:pt idx="3987">
                  <c:v>9</c:v>
                </c:pt>
                <c:pt idx="3988">
                  <c:v>9</c:v>
                </c:pt>
                <c:pt idx="3989">
                  <c:v>9</c:v>
                </c:pt>
                <c:pt idx="3990">
                  <c:v>9</c:v>
                </c:pt>
                <c:pt idx="3991">
                  <c:v>9</c:v>
                </c:pt>
                <c:pt idx="3992">
                  <c:v>9</c:v>
                </c:pt>
                <c:pt idx="3993">
                  <c:v>9</c:v>
                </c:pt>
                <c:pt idx="3994">
                  <c:v>9</c:v>
                </c:pt>
                <c:pt idx="3995">
                  <c:v>9</c:v>
                </c:pt>
                <c:pt idx="3996">
                  <c:v>9</c:v>
                </c:pt>
                <c:pt idx="3997">
                  <c:v>9</c:v>
                </c:pt>
                <c:pt idx="3998">
                  <c:v>9</c:v>
                </c:pt>
                <c:pt idx="3999">
                  <c:v>9</c:v>
                </c:pt>
                <c:pt idx="4000">
                  <c:v>9</c:v>
                </c:pt>
                <c:pt idx="4001">
                  <c:v>9</c:v>
                </c:pt>
                <c:pt idx="4002">
                  <c:v>9</c:v>
                </c:pt>
                <c:pt idx="4003">
                  <c:v>9</c:v>
                </c:pt>
                <c:pt idx="4004">
                  <c:v>9</c:v>
                </c:pt>
                <c:pt idx="4005">
                  <c:v>9</c:v>
                </c:pt>
                <c:pt idx="4006">
                  <c:v>9</c:v>
                </c:pt>
                <c:pt idx="4007">
                  <c:v>9</c:v>
                </c:pt>
                <c:pt idx="4008">
                  <c:v>9</c:v>
                </c:pt>
                <c:pt idx="4009">
                  <c:v>9</c:v>
                </c:pt>
                <c:pt idx="4010">
                  <c:v>9</c:v>
                </c:pt>
                <c:pt idx="4011">
                  <c:v>9</c:v>
                </c:pt>
                <c:pt idx="4012">
                  <c:v>9</c:v>
                </c:pt>
                <c:pt idx="4013">
                  <c:v>9</c:v>
                </c:pt>
                <c:pt idx="4014">
                  <c:v>9</c:v>
                </c:pt>
                <c:pt idx="4015">
                  <c:v>9</c:v>
                </c:pt>
                <c:pt idx="4016">
                  <c:v>9</c:v>
                </c:pt>
                <c:pt idx="4017">
                  <c:v>9</c:v>
                </c:pt>
                <c:pt idx="4018">
                  <c:v>9</c:v>
                </c:pt>
                <c:pt idx="4019">
                  <c:v>9</c:v>
                </c:pt>
                <c:pt idx="4020">
                  <c:v>9</c:v>
                </c:pt>
                <c:pt idx="4021">
                  <c:v>9</c:v>
                </c:pt>
                <c:pt idx="4022">
                  <c:v>9</c:v>
                </c:pt>
                <c:pt idx="4023">
                  <c:v>9</c:v>
                </c:pt>
                <c:pt idx="4024">
                  <c:v>9</c:v>
                </c:pt>
                <c:pt idx="4025">
                  <c:v>9</c:v>
                </c:pt>
                <c:pt idx="4026">
                  <c:v>9</c:v>
                </c:pt>
                <c:pt idx="4027">
                  <c:v>9</c:v>
                </c:pt>
                <c:pt idx="4028">
                  <c:v>9</c:v>
                </c:pt>
                <c:pt idx="4029">
                  <c:v>9</c:v>
                </c:pt>
                <c:pt idx="4030">
                  <c:v>9</c:v>
                </c:pt>
                <c:pt idx="4031">
                  <c:v>9</c:v>
                </c:pt>
                <c:pt idx="4032">
                  <c:v>9</c:v>
                </c:pt>
                <c:pt idx="4033">
                  <c:v>10</c:v>
                </c:pt>
                <c:pt idx="4034">
                  <c:v>9</c:v>
                </c:pt>
                <c:pt idx="4035">
                  <c:v>9</c:v>
                </c:pt>
                <c:pt idx="4036">
                  <c:v>9</c:v>
                </c:pt>
                <c:pt idx="4037">
                  <c:v>9</c:v>
                </c:pt>
                <c:pt idx="4038">
                  <c:v>9</c:v>
                </c:pt>
                <c:pt idx="4039">
                  <c:v>9</c:v>
                </c:pt>
                <c:pt idx="4040">
                  <c:v>9</c:v>
                </c:pt>
                <c:pt idx="4041">
                  <c:v>9</c:v>
                </c:pt>
                <c:pt idx="4042">
                  <c:v>9</c:v>
                </c:pt>
                <c:pt idx="4043">
                  <c:v>9</c:v>
                </c:pt>
                <c:pt idx="4044">
                  <c:v>10</c:v>
                </c:pt>
                <c:pt idx="4045">
                  <c:v>9</c:v>
                </c:pt>
                <c:pt idx="4046">
                  <c:v>10</c:v>
                </c:pt>
                <c:pt idx="4047">
                  <c:v>10</c:v>
                </c:pt>
                <c:pt idx="4048">
                  <c:v>9</c:v>
                </c:pt>
                <c:pt idx="4049">
                  <c:v>10</c:v>
                </c:pt>
                <c:pt idx="4050">
                  <c:v>9</c:v>
                </c:pt>
                <c:pt idx="4051">
                  <c:v>9</c:v>
                </c:pt>
                <c:pt idx="4052">
                  <c:v>10</c:v>
                </c:pt>
                <c:pt idx="4053">
                  <c:v>9</c:v>
                </c:pt>
                <c:pt idx="4054">
                  <c:v>9</c:v>
                </c:pt>
                <c:pt idx="4055">
                  <c:v>9</c:v>
                </c:pt>
                <c:pt idx="4056">
                  <c:v>9</c:v>
                </c:pt>
                <c:pt idx="4057">
                  <c:v>9</c:v>
                </c:pt>
                <c:pt idx="4058">
                  <c:v>10</c:v>
                </c:pt>
                <c:pt idx="4059">
                  <c:v>10</c:v>
                </c:pt>
                <c:pt idx="4060">
                  <c:v>10</c:v>
                </c:pt>
                <c:pt idx="4061">
                  <c:v>9</c:v>
                </c:pt>
                <c:pt idx="4062">
                  <c:v>9</c:v>
                </c:pt>
                <c:pt idx="4063">
                  <c:v>10</c:v>
                </c:pt>
                <c:pt idx="4064">
                  <c:v>9</c:v>
                </c:pt>
                <c:pt idx="4065">
                  <c:v>9</c:v>
                </c:pt>
                <c:pt idx="4066">
                  <c:v>9</c:v>
                </c:pt>
                <c:pt idx="4067">
                  <c:v>9</c:v>
                </c:pt>
                <c:pt idx="4068">
                  <c:v>10</c:v>
                </c:pt>
                <c:pt idx="4069">
                  <c:v>10</c:v>
                </c:pt>
                <c:pt idx="4070">
                  <c:v>10</c:v>
                </c:pt>
                <c:pt idx="4071">
                  <c:v>10</c:v>
                </c:pt>
                <c:pt idx="4072">
                  <c:v>10</c:v>
                </c:pt>
                <c:pt idx="4073">
                  <c:v>10</c:v>
                </c:pt>
                <c:pt idx="4074">
                  <c:v>10</c:v>
                </c:pt>
                <c:pt idx="4075">
                  <c:v>10</c:v>
                </c:pt>
                <c:pt idx="4076">
                  <c:v>10</c:v>
                </c:pt>
                <c:pt idx="4077">
                  <c:v>10</c:v>
                </c:pt>
                <c:pt idx="4078">
                  <c:v>10</c:v>
                </c:pt>
                <c:pt idx="4079">
                  <c:v>10</c:v>
                </c:pt>
                <c:pt idx="4080">
                  <c:v>10</c:v>
                </c:pt>
                <c:pt idx="4081">
                  <c:v>10</c:v>
                </c:pt>
                <c:pt idx="4082">
                  <c:v>10</c:v>
                </c:pt>
                <c:pt idx="4083">
                  <c:v>10</c:v>
                </c:pt>
                <c:pt idx="4084">
                  <c:v>10</c:v>
                </c:pt>
                <c:pt idx="4085">
                  <c:v>10</c:v>
                </c:pt>
                <c:pt idx="4086">
                  <c:v>10</c:v>
                </c:pt>
                <c:pt idx="4087">
                  <c:v>10</c:v>
                </c:pt>
                <c:pt idx="4088">
                  <c:v>10</c:v>
                </c:pt>
                <c:pt idx="4089">
                  <c:v>10</c:v>
                </c:pt>
                <c:pt idx="4090">
                  <c:v>10</c:v>
                </c:pt>
                <c:pt idx="4091">
                  <c:v>10</c:v>
                </c:pt>
                <c:pt idx="4092">
                  <c:v>10</c:v>
                </c:pt>
                <c:pt idx="4093">
                  <c:v>10</c:v>
                </c:pt>
                <c:pt idx="4094">
                  <c:v>10</c:v>
                </c:pt>
                <c:pt idx="4095">
                  <c:v>10</c:v>
                </c:pt>
                <c:pt idx="4096">
                  <c:v>10</c:v>
                </c:pt>
                <c:pt idx="4097">
                  <c:v>9</c:v>
                </c:pt>
                <c:pt idx="4098">
                  <c:v>10</c:v>
                </c:pt>
                <c:pt idx="4099">
                  <c:v>10</c:v>
                </c:pt>
                <c:pt idx="4100">
                  <c:v>10</c:v>
                </c:pt>
                <c:pt idx="4101">
                  <c:v>10</c:v>
                </c:pt>
                <c:pt idx="4102">
                  <c:v>10</c:v>
                </c:pt>
                <c:pt idx="4103">
                  <c:v>10</c:v>
                </c:pt>
                <c:pt idx="4104">
                  <c:v>10</c:v>
                </c:pt>
                <c:pt idx="4105">
                  <c:v>10</c:v>
                </c:pt>
                <c:pt idx="4106">
                  <c:v>10</c:v>
                </c:pt>
                <c:pt idx="4107">
                  <c:v>7</c:v>
                </c:pt>
                <c:pt idx="4108">
                  <c:v>8</c:v>
                </c:pt>
                <c:pt idx="4109">
                  <c:v>9</c:v>
                </c:pt>
                <c:pt idx="4110">
                  <c:v>10</c:v>
                </c:pt>
                <c:pt idx="4111">
                  <c:v>10</c:v>
                </c:pt>
                <c:pt idx="4112">
                  <c:v>10</c:v>
                </c:pt>
                <c:pt idx="4113">
                  <c:v>10</c:v>
                </c:pt>
                <c:pt idx="4114">
                  <c:v>10</c:v>
                </c:pt>
                <c:pt idx="4115">
                  <c:v>10</c:v>
                </c:pt>
                <c:pt idx="4116">
                  <c:v>10</c:v>
                </c:pt>
                <c:pt idx="4117">
                  <c:v>10</c:v>
                </c:pt>
                <c:pt idx="4118">
                  <c:v>10</c:v>
                </c:pt>
                <c:pt idx="4119">
                  <c:v>10</c:v>
                </c:pt>
                <c:pt idx="4120">
                  <c:v>10</c:v>
                </c:pt>
                <c:pt idx="4121">
                  <c:v>10</c:v>
                </c:pt>
                <c:pt idx="4122">
                  <c:v>10</c:v>
                </c:pt>
                <c:pt idx="4123">
                  <c:v>10</c:v>
                </c:pt>
                <c:pt idx="4124">
                  <c:v>10</c:v>
                </c:pt>
                <c:pt idx="4125">
                  <c:v>10</c:v>
                </c:pt>
                <c:pt idx="4126">
                  <c:v>10</c:v>
                </c:pt>
                <c:pt idx="4127">
                  <c:v>10</c:v>
                </c:pt>
                <c:pt idx="4128">
                  <c:v>10</c:v>
                </c:pt>
                <c:pt idx="4129">
                  <c:v>10</c:v>
                </c:pt>
                <c:pt idx="4130">
                  <c:v>10</c:v>
                </c:pt>
                <c:pt idx="4131">
                  <c:v>10</c:v>
                </c:pt>
                <c:pt idx="4132">
                  <c:v>10</c:v>
                </c:pt>
                <c:pt idx="4133">
                  <c:v>10</c:v>
                </c:pt>
                <c:pt idx="4134">
                  <c:v>10</c:v>
                </c:pt>
                <c:pt idx="4135">
                  <c:v>10</c:v>
                </c:pt>
                <c:pt idx="4136">
                  <c:v>10</c:v>
                </c:pt>
                <c:pt idx="4137">
                  <c:v>10</c:v>
                </c:pt>
                <c:pt idx="4138">
                  <c:v>10</c:v>
                </c:pt>
                <c:pt idx="4139">
                  <c:v>10</c:v>
                </c:pt>
                <c:pt idx="4140">
                  <c:v>10</c:v>
                </c:pt>
                <c:pt idx="4141">
                  <c:v>10</c:v>
                </c:pt>
                <c:pt idx="4142">
                  <c:v>10</c:v>
                </c:pt>
                <c:pt idx="4143">
                  <c:v>10</c:v>
                </c:pt>
                <c:pt idx="4144">
                  <c:v>10</c:v>
                </c:pt>
                <c:pt idx="4145">
                  <c:v>10</c:v>
                </c:pt>
                <c:pt idx="4146">
                  <c:v>10</c:v>
                </c:pt>
                <c:pt idx="4147">
                  <c:v>10</c:v>
                </c:pt>
                <c:pt idx="4148">
                  <c:v>10</c:v>
                </c:pt>
                <c:pt idx="4149">
                  <c:v>10</c:v>
                </c:pt>
                <c:pt idx="4150">
                  <c:v>10</c:v>
                </c:pt>
                <c:pt idx="4151">
                  <c:v>10</c:v>
                </c:pt>
                <c:pt idx="4152">
                  <c:v>10</c:v>
                </c:pt>
                <c:pt idx="4153">
                  <c:v>10</c:v>
                </c:pt>
                <c:pt idx="4154">
                  <c:v>10</c:v>
                </c:pt>
                <c:pt idx="4155">
                  <c:v>10</c:v>
                </c:pt>
                <c:pt idx="4156">
                  <c:v>10</c:v>
                </c:pt>
                <c:pt idx="4157">
                  <c:v>10</c:v>
                </c:pt>
                <c:pt idx="4158">
                  <c:v>10</c:v>
                </c:pt>
                <c:pt idx="4159">
                  <c:v>10</c:v>
                </c:pt>
                <c:pt idx="4160">
                  <c:v>10</c:v>
                </c:pt>
                <c:pt idx="4161">
                  <c:v>10</c:v>
                </c:pt>
                <c:pt idx="4162">
                  <c:v>10</c:v>
                </c:pt>
                <c:pt idx="4163">
                  <c:v>10</c:v>
                </c:pt>
                <c:pt idx="4164">
                  <c:v>10</c:v>
                </c:pt>
                <c:pt idx="4165">
                  <c:v>10</c:v>
                </c:pt>
                <c:pt idx="4166">
                  <c:v>10</c:v>
                </c:pt>
                <c:pt idx="4167">
                  <c:v>10</c:v>
                </c:pt>
                <c:pt idx="4168">
                  <c:v>10</c:v>
                </c:pt>
                <c:pt idx="4169">
                  <c:v>10</c:v>
                </c:pt>
                <c:pt idx="4170">
                  <c:v>10</c:v>
                </c:pt>
                <c:pt idx="4171">
                  <c:v>10</c:v>
                </c:pt>
                <c:pt idx="4172">
                  <c:v>10</c:v>
                </c:pt>
                <c:pt idx="4173">
                  <c:v>10</c:v>
                </c:pt>
                <c:pt idx="4174">
                  <c:v>10</c:v>
                </c:pt>
                <c:pt idx="4175">
                  <c:v>10</c:v>
                </c:pt>
                <c:pt idx="4176">
                  <c:v>10</c:v>
                </c:pt>
                <c:pt idx="4177">
                  <c:v>10</c:v>
                </c:pt>
                <c:pt idx="4178">
                  <c:v>10</c:v>
                </c:pt>
                <c:pt idx="4179">
                  <c:v>10</c:v>
                </c:pt>
                <c:pt idx="4180">
                  <c:v>10</c:v>
                </c:pt>
                <c:pt idx="4181">
                  <c:v>10</c:v>
                </c:pt>
                <c:pt idx="4182">
                  <c:v>10</c:v>
                </c:pt>
                <c:pt idx="4183">
                  <c:v>10</c:v>
                </c:pt>
                <c:pt idx="4184">
                  <c:v>10</c:v>
                </c:pt>
                <c:pt idx="4185">
                  <c:v>10</c:v>
                </c:pt>
                <c:pt idx="4186">
                  <c:v>10</c:v>
                </c:pt>
                <c:pt idx="4187">
                  <c:v>10</c:v>
                </c:pt>
                <c:pt idx="4188">
                  <c:v>10</c:v>
                </c:pt>
                <c:pt idx="4189">
                  <c:v>10</c:v>
                </c:pt>
                <c:pt idx="4190">
                  <c:v>10</c:v>
                </c:pt>
                <c:pt idx="4191">
                  <c:v>10</c:v>
                </c:pt>
                <c:pt idx="4192">
                  <c:v>10</c:v>
                </c:pt>
                <c:pt idx="4193">
                  <c:v>10</c:v>
                </c:pt>
                <c:pt idx="4194">
                  <c:v>10</c:v>
                </c:pt>
                <c:pt idx="4195">
                  <c:v>10</c:v>
                </c:pt>
                <c:pt idx="4196">
                  <c:v>10</c:v>
                </c:pt>
                <c:pt idx="4197">
                  <c:v>10</c:v>
                </c:pt>
                <c:pt idx="4198">
                  <c:v>10</c:v>
                </c:pt>
                <c:pt idx="4199">
                  <c:v>10</c:v>
                </c:pt>
                <c:pt idx="4200">
                  <c:v>10</c:v>
                </c:pt>
                <c:pt idx="4201">
                  <c:v>10</c:v>
                </c:pt>
                <c:pt idx="4202">
                  <c:v>10</c:v>
                </c:pt>
                <c:pt idx="4203">
                  <c:v>10</c:v>
                </c:pt>
                <c:pt idx="4204">
                  <c:v>10</c:v>
                </c:pt>
                <c:pt idx="4205">
                  <c:v>10</c:v>
                </c:pt>
                <c:pt idx="4206">
                  <c:v>10</c:v>
                </c:pt>
                <c:pt idx="4207">
                  <c:v>10</c:v>
                </c:pt>
                <c:pt idx="4208">
                  <c:v>10</c:v>
                </c:pt>
                <c:pt idx="4209">
                  <c:v>10</c:v>
                </c:pt>
                <c:pt idx="4210">
                  <c:v>10</c:v>
                </c:pt>
                <c:pt idx="4211">
                  <c:v>10</c:v>
                </c:pt>
                <c:pt idx="4212">
                  <c:v>10</c:v>
                </c:pt>
                <c:pt idx="4213">
                  <c:v>10</c:v>
                </c:pt>
                <c:pt idx="4214">
                  <c:v>10</c:v>
                </c:pt>
                <c:pt idx="4215">
                  <c:v>10</c:v>
                </c:pt>
                <c:pt idx="4216">
                  <c:v>10</c:v>
                </c:pt>
                <c:pt idx="4217">
                  <c:v>10</c:v>
                </c:pt>
                <c:pt idx="4218">
                  <c:v>10</c:v>
                </c:pt>
                <c:pt idx="4219">
                  <c:v>10</c:v>
                </c:pt>
                <c:pt idx="4220">
                  <c:v>10</c:v>
                </c:pt>
                <c:pt idx="4221">
                  <c:v>10</c:v>
                </c:pt>
                <c:pt idx="4222">
                  <c:v>10</c:v>
                </c:pt>
                <c:pt idx="4223">
                  <c:v>10</c:v>
                </c:pt>
                <c:pt idx="4224">
                  <c:v>10</c:v>
                </c:pt>
                <c:pt idx="4225">
                  <c:v>10</c:v>
                </c:pt>
                <c:pt idx="4226">
                  <c:v>10</c:v>
                </c:pt>
                <c:pt idx="4227">
                  <c:v>10</c:v>
                </c:pt>
                <c:pt idx="4228">
                  <c:v>11</c:v>
                </c:pt>
                <c:pt idx="4229">
                  <c:v>10</c:v>
                </c:pt>
                <c:pt idx="4230">
                  <c:v>10</c:v>
                </c:pt>
                <c:pt idx="4231">
                  <c:v>11</c:v>
                </c:pt>
                <c:pt idx="4232">
                  <c:v>10</c:v>
                </c:pt>
                <c:pt idx="4233">
                  <c:v>11</c:v>
                </c:pt>
                <c:pt idx="4234">
                  <c:v>11</c:v>
                </c:pt>
                <c:pt idx="4235">
                  <c:v>11</c:v>
                </c:pt>
                <c:pt idx="4236">
                  <c:v>11</c:v>
                </c:pt>
                <c:pt idx="4237">
                  <c:v>11</c:v>
                </c:pt>
                <c:pt idx="4238">
                  <c:v>11</c:v>
                </c:pt>
                <c:pt idx="4239">
                  <c:v>11</c:v>
                </c:pt>
                <c:pt idx="4240">
                  <c:v>11</c:v>
                </c:pt>
                <c:pt idx="4241">
                  <c:v>10</c:v>
                </c:pt>
                <c:pt idx="4242">
                  <c:v>11</c:v>
                </c:pt>
                <c:pt idx="4243">
                  <c:v>11</c:v>
                </c:pt>
                <c:pt idx="4244">
                  <c:v>11</c:v>
                </c:pt>
                <c:pt idx="4245">
                  <c:v>11</c:v>
                </c:pt>
                <c:pt idx="4246">
                  <c:v>10</c:v>
                </c:pt>
                <c:pt idx="4247">
                  <c:v>11</c:v>
                </c:pt>
                <c:pt idx="4248">
                  <c:v>10</c:v>
                </c:pt>
                <c:pt idx="4249">
                  <c:v>10</c:v>
                </c:pt>
                <c:pt idx="4250">
                  <c:v>10</c:v>
                </c:pt>
                <c:pt idx="4251">
                  <c:v>11</c:v>
                </c:pt>
                <c:pt idx="4252">
                  <c:v>11</c:v>
                </c:pt>
                <c:pt idx="4253">
                  <c:v>11</c:v>
                </c:pt>
                <c:pt idx="4254">
                  <c:v>11</c:v>
                </c:pt>
                <c:pt idx="4255">
                  <c:v>11</c:v>
                </c:pt>
                <c:pt idx="4256">
                  <c:v>11</c:v>
                </c:pt>
                <c:pt idx="4257">
                  <c:v>11</c:v>
                </c:pt>
                <c:pt idx="4258">
                  <c:v>11</c:v>
                </c:pt>
                <c:pt idx="4259">
                  <c:v>11</c:v>
                </c:pt>
                <c:pt idx="4260">
                  <c:v>11</c:v>
                </c:pt>
                <c:pt idx="4261">
                  <c:v>11</c:v>
                </c:pt>
                <c:pt idx="4262">
                  <c:v>11</c:v>
                </c:pt>
                <c:pt idx="4263">
                  <c:v>11</c:v>
                </c:pt>
                <c:pt idx="4264">
                  <c:v>10</c:v>
                </c:pt>
                <c:pt idx="4265">
                  <c:v>11</c:v>
                </c:pt>
                <c:pt idx="4266">
                  <c:v>11</c:v>
                </c:pt>
                <c:pt idx="4267">
                  <c:v>11</c:v>
                </c:pt>
                <c:pt idx="4268">
                  <c:v>11</c:v>
                </c:pt>
                <c:pt idx="4269">
                  <c:v>11</c:v>
                </c:pt>
                <c:pt idx="4270">
                  <c:v>11</c:v>
                </c:pt>
                <c:pt idx="4271">
                  <c:v>11</c:v>
                </c:pt>
                <c:pt idx="4272">
                  <c:v>11</c:v>
                </c:pt>
                <c:pt idx="4273">
                  <c:v>11</c:v>
                </c:pt>
                <c:pt idx="4274">
                  <c:v>11</c:v>
                </c:pt>
                <c:pt idx="4275">
                  <c:v>10</c:v>
                </c:pt>
                <c:pt idx="4276">
                  <c:v>11</c:v>
                </c:pt>
                <c:pt idx="4277">
                  <c:v>11</c:v>
                </c:pt>
                <c:pt idx="4278">
                  <c:v>11</c:v>
                </c:pt>
                <c:pt idx="4279">
                  <c:v>11</c:v>
                </c:pt>
                <c:pt idx="4280">
                  <c:v>11</c:v>
                </c:pt>
                <c:pt idx="4281">
                  <c:v>11</c:v>
                </c:pt>
                <c:pt idx="4282">
                  <c:v>11</c:v>
                </c:pt>
                <c:pt idx="4283">
                  <c:v>11</c:v>
                </c:pt>
                <c:pt idx="4284">
                  <c:v>11</c:v>
                </c:pt>
                <c:pt idx="4285">
                  <c:v>11</c:v>
                </c:pt>
                <c:pt idx="4286">
                  <c:v>11</c:v>
                </c:pt>
                <c:pt idx="4287">
                  <c:v>11</c:v>
                </c:pt>
                <c:pt idx="4288">
                  <c:v>11</c:v>
                </c:pt>
                <c:pt idx="4289">
                  <c:v>11</c:v>
                </c:pt>
                <c:pt idx="4290">
                  <c:v>11</c:v>
                </c:pt>
                <c:pt idx="4291">
                  <c:v>11</c:v>
                </c:pt>
                <c:pt idx="4292">
                  <c:v>11</c:v>
                </c:pt>
                <c:pt idx="4293">
                  <c:v>11</c:v>
                </c:pt>
                <c:pt idx="4294">
                  <c:v>11</c:v>
                </c:pt>
                <c:pt idx="4295">
                  <c:v>11</c:v>
                </c:pt>
                <c:pt idx="4296">
                  <c:v>11</c:v>
                </c:pt>
                <c:pt idx="4297">
                  <c:v>11</c:v>
                </c:pt>
                <c:pt idx="4298">
                  <c:v>11</c:v>
                </c:pt>
                <c:pt idx="4299">
                  <c:v>11</c:v>
                </c:pt>
                <c:pt idx="4300">
                  <c:v>11</c:v>
                </c:pt>
                <c:pt idx="4301">
                  <c:v>11</c:v>
                </c:pt>
                <c:pt idx="4302">
                  <c:v>7</c:v>
                </c:pt>
                <c:pt idx="4303">
                  <c:v>9</c:v>
                </c:pt>
                <c:pt idx="4304">
                  <c:v>10</c:v>
                </c:pt>
                <c:pt idx="4305">
                  <c:v>10</c:v>
                </c:pt>
                <c:pt idx="4306">
                  <c:v>10</c:v>
                </c:pt>
                <c:pt idx="4307">
                  <c:v>10</c:v>
                </c:pt>
                <c:pt idx="4308">
                  <c:v>11</c:v>
                </c:pt>
                <c:pt idx="4309">
                  <c:v>11</c:v>
                </c:pt>
                <c:pt idx="4310">
                  <c:v>11</c:v>
                </c:pt>
                <c:pt idx="4311">
                  <c:v>11</c:v>
                </c:pt>
                <c:pt idx="4312">
                  <c:v>11</c:v>
                </c:pt>
                <c:pt idx="4313">
                  <c:v>11</c:v>
                </c:pt>
                <c:pt idx="4314">
                  <c:v>11</c:v>
                </c:pt>
                <c:pt idx="4315">
                  <c:v>11</c:v>
                </c:pt>
                <c:pt idx="4316">
                  <c:v>11</c:v>
                </c:pt>
                <c:pt idx="4317">
                  <c:v>11</c:v>
                </c:pt>
                <c:pt idx="4318">
                  <c:v>11</c:v>
                </c:pt>
                <c:pt idx="4319">
                  <c:v>11</c:v>
                </c:pt>
                <c:pt idx="4320">
                  <c:v>11</c:v>
                </c:pt>
                <c:pt idx="4321">
                  <c:v>11</c:v>
                </c:pt>
                <c:pt idx="4322">
                  <c:v>11</c:v>
                </c:pt>
                <c:pt idx="4323">
                  <c:v>11</c:v>
                </c:pt>
                <c:pt idx="4324">
                  <c:v>11</c:v>
                </c:pt>
                <c:pt idx="4325">
                  <c:v>11</c:v>
                </c:pt>
                <c:pt idx="4326">
                  <c:v>11</c:v>
                </c:pt>
                <c:pt idx="4327">
                  <c:v>11</c:v>
                </c:pt>
                <c:pt idx="4328">
                  <c:v>11</c:v>
                </c:pt>
                <c:pt idx="4329">
                  <c:v>11</c:v>
                </c:pt>
                <c:pt idx="4330">
                  <c:v>11</c:v>
                </c:pt>
                <c:pt idx="4331">
                  <c:v>11</c:v>
                </c:pt>
                <c:pt idx="4332">
                  <c:v>11</c:v>
                </c:pt>
                <c:pt idx="4333">
                  <c:v>11</c:v>
                </c:pt>
                <c:pt idx="4334">
                  <c:v>11</c:v>
                </c:pt>
                <c:pt idx="4335">
                  <c:v>11</c:v>
                </c:pt>
                <c:pt idx="4336">
                  <c:v>11</c:v>
                </c:pt>
                <c:pt idx="4337">
                  <c:v>11</c:v>
                </c:pt>
                <c:pt idx="4338">
                  <c:v>11</c:v>
                </c:pt>
                <c:pt idx="4339">
                  <c:v>11</c:v>
                </c:pt>
                <c:pt idx="4340">
                  <c:v>11</c:v>
                </c:pt>
                <c:pt idx="4341">
                  <c:v>11</c:v>
                </c:pt>
                <c:pt idx="4342">
                  <c:v>10</c:v>
                </c:pt>
                <c:pt idx="4343">
                  <c:v>11</c:v>
                </c:pt>
                <c:pt idx="4344">
                  <c:v>11</c:v>
                </c:pt>
                <c:pt idx="4345">
                  <c:v>11</c:v>
                </c:pt>
                <c:pt idx="4346">
                  <c:v>11</c:v>
                </c:pt>
                <c:pt idx="4347">
                  <c:v>11</c:v>
                </c:pt>
                <c:pt idx="4348">
                  <c:v>11</c:v>
                </c:pt>
                <c:pt idx="4349">
                  <c:v>11</c:v>
                </c:pt>
                <c:pt idx="4350">
                  <c:v>11</c:v>
                </c:pt>
                <c:pt idx="4351">
                  <c:v>11</c:v>
                </c:pt>
                <c:pt idx="4352">
                  <c:v>11</c:v>
                </c:pt>
                <c:pt idx="4353">
                  <c:v>11</c:v>
                </c:pt>
                <c:pt idx="4354">
                  <c:v>11</c:v>
                </c:pt>
                <c:pt idx="4355">
                  <c:v>11</c:v>
                </c:pt>
                <c:pt idx="4356">
                  <c:v>11</c:v>
                </c:pt>
                <c:pt idx="4357">
                  <c:v>11</c:v>
                </c:pt>
                <c:pt idx="4358">
                  <c:v>11</c:v>
                </c:pt>
                <c:pt idx="4359">
                  <c:v>11</c:v>
                </c:pt>
                <c:pt idx="4360">
                  <c:v>11</c:v>
                </c:pt>
                <c:pt idx="4361">
                  <c:v>11</c:v>
                </c:pt>
                <c:pt idx="4362">
                  <c:v>11</c:v>
                </c:pt>
                <c:pt idx="4363">
                  <c:v>11</c:v>
                </c:pt>
                <c:pt idx="4364">
                  <c:v>11</c:v>
                </c:pt>
                <c:pt idx="4365">
                  <c:v>11</c:v>
                </c:pt>
                <c:pt idx="4366">
                  <c:v>11</c:v>
                </c:pt>
                <c:pt idx="4367">
                  <c:v>11</c:v>
                </c:pt>
                <c:pt idx="4368">
                  <c:v>11</c:v>
                </c:pt>
                <c:pt idx="4369">
                  <c:v>11</c:v>
                </c:pt>
                <c:pt idx="4370">
                  <c:v>11</c:v>
                </c:pt>
                <c:pt idx="4371">
                  <c:v>11</c:v>
                </c:pt>
                <c:pt idx="4372">
                  <c:v>11</c:v>
                </c:pt>
                <c:pt idx="4373">
                  <c:v>11</c:v>
                </c:pt>
                <c:pt idx="4374">
                  <c:v>11</c:v>
                </c:pt>
                <c:pt idx="4375">
                  <c:v>11</c:v>
                </c:pt>
                <c:pt idx="4376">
                  <c:v>11</c:v>
                </c:pt>
                <c:pt idx="4377">
                  <c:v>11</c:v>
                </c:pt>
                <c:pt idx="4378">
                  <c:v>11</c:v>
                </c:pt>
                <c:pt idx="4379">
                  <c:v>11</c:v>
                </c:pt>
                <c:pt idx="4380">
                  <c:v>11</c:v>
                </c:pt>
                <c:pt idx="4381">
                  <c:v>11</c:v>
                </c:pt>
                <c:pt idx="4382">
                  <c:v>11</c:v>
                </c:pt>
                <c:pt idx="4383">
                  <c:v>11</c:v>
                </c:pt>
                <c:pt idx="4384">
                  <c:v>11</c:v>
                </c:pt>
                <c:pt idx="4385">
                  <c:v>11</c:v>
                </c:pt>
                <c:pt idx="4386">
                  <c:v>11</c:v>
                </c:pt>
                <c:pt idx="4387">
                  <c:v>11</c:v>
                </c:pt>
                <c:pt idx="4388">
                  <c:v>11</c:v>
                </c:pt>
                <c:pt idx="4389">
                  <c:v>11</c:v>
                </c:pt>
                <c:pt idx="4390">
                  <c:v>11</c:v>
                </c:pt>
                <c:pt idx="4391">
                  <c:v>11</c:v>
                </c:pt>
                <c:pt idx="4392">
                  <c:v>11</c:v>
                </c:pt>
                <c:pt idx="4393">
                  <c:v>11</c:v>
                </c:pt>
                <c:pt idx="4394">
                  <c:v>11</c:v>
                </c:pt>
                <c:pt idx="4395">
                  <c:v>11</c:v>
                </c:pt>
                <c:pt idx="4396">
                  <c:v>11</c:v>
                </c:pt>
                <c:pt idx="4397">
                  <c:v>11</c:v>
                </c:pt>
                <c:pt idx="4398">
                  <c:v>11</c:v>
                </c:pt>
                <c:pt idx="4399">
                  <c:v>11</c:v>
                </c:pt>
                <c:pt idx="4400">
                  <c:v>11</c:v>
                </c:pt>
                <c:pt idx="4401">
                  <c:v>11</c:v>
                </c:pt>
                <c:pt idx="4402">
                  <c:v>11</c:v>
                </c:pt>
                <c:pt idx="4403">
                  <c:v>11</c:v>
                </c:pt>
                <c:pt idx="4404">
                  <c:v>11</c:v>
                </c:pt>
                <c:pt idx="4405">
                  <c:v>11</c:v>
                </c:pt>
                <c:pt idx="4406">
                  <c:v>11</c:v>
                </c:pt>
                <c:pt idx="4407">
                  <c:v>11</c:v>
                </c:pt>
                <c:pt idx="4408">
                  <c:v>11</c:v>
                </c:pt>
                <c:pt idx="4409">
                  <c:v>11</c:v>
                </c:pt>
                <c:pt idx="4410">
                  <c:v>11</c:v>
                </c:pt>
                <c:pt idx="4411">
                  <c:v>11</c:v>
                </c:pt>
                <c:pt idx="4412">
                  <c:v>11</c:v>
                </c:pt>
                <c:pt idx="4413">
                  <c:v>11</c:v>
                </c:pt>
                <c:pt idx="4414">
                  <c:v>11</c:v>
                </c:pt>
                <c:pt idx="4415">
                  <c:v>11</c:v>
                </c:pt>
                <c:pt idx="4416">
                  <c:v>11</c:v>
                </c:pt>
                <c:pt idx="4417">
                  <c:v>11</c:v>
                </c:pt>
                <c:pt idx="4418">
                  <c:v>11</c:v>
                </c:pt>
                <c:pt idx="4419">
                  <c:v>11</c:v>
                </c:pt>
                <c:pt idx="4420">
                  <c:v>11</c:v>
                </c:pt>
                <c:pt idx="4421">
                  <c:v>11</c:v>
                </c:pt>
                <c:pt idx="4422">
                  <c:v>11</c:v>
                </c:pt>
                <c:pt idx="4423">
                  <c:v>11</c:v>
                </c:pt>
                <c:pt idx="4424">
                  <c:v>11</c:v>
                </c:pt>
                <c:pt idx="4425">
                  <c:v>11</c:v>
                </c:pt>
                <c:pt idx="4426">
                  <c:v>11</c:v>
                </c:pt>
                <c:pt idx="4427">
                  <c:v>11</c:v>
                </c:pt>
                <c:pt idx="4428">
                  <c:v>11</c:v>
                </c:pt>
                <c:pt idx="4429">
                  <c:v>11</c:v>
                </c:pt>
                <c:pt idx="4430">
                  <c:v>11</c:v>
                </c:pt>
                <c:pt idx="4431">
                  <c:v>11</c:v>
                </c:pt>
                <c:pt idx="4432">
                  <c:v>11</c:v>
                </c:pt>
                <c:pt idx="4433">
                  <c:v>11</c:v>
                </c:pt>
                <c:pt idx="4434">
                  <c:v>11</c:v>
                </c:pt>
                <c:pt idx="4435">
                  <c:v>12</c:v>
                </c:pt>
                <c:pt idx="4436">
                  <c:v>11</c:v>
                </c:pt>
                <c:pt idx="4437">
                  <c:v>11</c:v>
                </c:pt>
                <c:pt idx="4438">
                  <c:v>11</c:v>
                </c:pt>
                <c:pt idx="4439">
                  <c:v>11</c:v>
                </c:pt>
                <c:pt idx="4440">
                  <c:v>11</c:v>
                </c:pt>
                <c:pt idx="4441">
                  <c:v>11</c:v>
                </c:pt>
                <c:pt idx="4442">
                  <c:v>11</c:v>
                </c:pt>
                <c:pt idx="4443">
                  <c:v>11</c:v>
                </c:pt>
                <c:pt idx="4444">
                  <c:v>11</c:v>
                </c:pt>
                <c:pt idx="4445">
                  <c:v>12</c:v>
                </c:pt>
                <c:pt idx="4446">
                  <c:v>12</c:v>
                </c:pt>
                <c:pt idx="4447">
                  <c:v>11</c:v>
                </c:pt>
                <c:pt idx="4448">
                  <c:v>11</c:v>
                </c:pt>
                <c:pt idx="4449">
                  <c:v>11</c:v>
                </c:pt>
                <c:pt idx="4450">
                  <c:v>11</c:v>
                </c:pt>
                <c:pt idx="4451">
                  <c:v>11</c:v>
                </c:pt>
                <c:pt idx="4452">
                  <c:v>11</c:v>
                </c:pt>
                <c:pt idx="4453">
                  <c:v>11</c:v>
                </c:pt>
                <c:pt idx="4454">
                  <c:v>11</c:v>
                </c:pt>
                <c:pt idx="4455">
                  <c:v>11</c:v>
                </c:pt>
                <c:pt idx="4456">
                  <c:v>11</c:v>
                </c:pt>
                <c:pt idx="4457">
                  <c:v>11</c:v>
                </c:pt>
                <c:pt idx="4458">
                  <c:v>11</c:v>
                </c:pt>
                <c:pt idx="4459">
                  <c:v>11</c:v>
                </c:pt>
                <c:pt idx="4460">
                  <c:v>11</c:v>
                </c:pt>
                <c:pt idx="4461">
                  <c:v>11</c:v>
                </c:pt>
                <c:pt idx="4462">
                  <c:v>11</c:v>
                </c:pt>
                <c:pt idx="4463">
                  <c:v>11</c:v>
                </c:pt>
                <c:pt idx="4464">
                  <c:v>11</c:v>
                </c:pt>
                <c:pt idx="4465">
                  <c:v>11</c:v>
                </c:pt>
                <c:pt idx="4466">
                  <c:v>11</c:v>
                </c:pt>
                <c:pt idx="4467">
                  <c:v>11</c:v>
                </c:pt>
                <c:pt idx="4468">
                  <c:v>11</c:v>
                </c:pt>
                <c:pt idx="4469">
                  <c:v>11</c:v>
                </c:pt>
                <c:pt idx="4470">
                  <c:v>11</c:v>
                </c:pt>
                <c:pt idx="4471">
                  <c:v>11</c:v>
                </c:pt>
                <c:pt idx="4472">
                  <c:v>11</c:v>
                </c:pt>
                <c:pt idx="4473">
                  <c:v>11</c:v>
                </c:pt>
                <c:pt idx="4474">
                  <c:v>12</c:v>
                </c:pt>
                <c:pt idx="4475">
                  <c:v>12</c:v>
                </c:pt>
                <c:pt idx="4476">
                  <c:v>11</c:v>
                </c:pt>
                <c:pt idx="4477">
                  <c:v>11</c:v>
                </c:pt>
                <c:pt idx="4478">
                  <c:v>11</c:v>
                </c:pt>
                <c:pt idx="4479">
                  <c:v>11</c:v>
                </c:pt>
                <c:pt idx="4480">
                  <c:v>11</c:v>
                </c:pt>
                <c:pt idx="4481">
                  <c:v>11</c:v>
                </c:pt>
                <c:pt idx="4482">
                  <c:v>11</c:v>
                </c:pt>
                <c:pt idx="4483">
                  <c:v>11</c:v>
                </c:pt>
                <c:pt idx="4484">
                  <c:v>11</c:v>
                </c:pt>
                <c:pt idx="4485">
                  <c:v>11</c:v>
                </c:pt>
                <c:pt idx="4486">
                  <c:v>12</c:v>
                </c:pt>
                <c:pt idx="4487">
                  <c:v>12</c:v>
                </c:pt>
                <c:pt idx="4488">
                  <c:v>12</c:v>
                </c:pt>
                <c:pt idx="4489">
                  <c:v>11</c:v>
                </c:pt>
                <c:pt idx="4490">
                  <c:v>11</c:v>
                </c:pt>
                <c:pt idx="4491">
                  <c:v>12</c:v>
                </c:pt>
                <c:pt idx="4492">
                  <c:v>12</c:v>
                </c:pt>
                <c:pt idx="4493">
                  <c:v>12</c:v>
                </c:pt>
                <c:pt idx="4494">
                  <c:v>12</c:v>
                </c:pt>
                <c:pt idx="4495">
                  <c:v>12</c:v>
                </c:pt>
                <c:pt idx="4496">
                  <c:v>11</c:v>
                </c:pt>
                <c:pt idx="4497">
                  <c:v>7</c:v>
                </c:pt>
                <c:pt idx="4498">
                  <c:v>9</c:v>
                </c:pt>
                <c:pt idx="4499">
                  <c:v>11</c:v>
                </c:pt>
                <c:pt idx="4500">
                  <c:v>11</c:v>
                </c:pt>
                <c:pt idx="4501">
                  <c:v>11</c:v>
                </c:pt>
                <c:pt idx="4502">
                  <c:v>11</c:v>
                </c:pt>
                <c:pt idx="4503">
                  <c:v>11</c:v>
                </c:pt>
                <c:pt idx="4504">
                  <c:v>12</c:v>
                </c:pt>
                <c:pt idx="4505">
                  <c:v>12</c:v>
                </c:pt>
                <c:pt idx="4506">
                  <c:v>11</c:v>
                </c:pt>
                <c:pt idx="4507">
                  <c:v>11</c:v>
                </c:pt>
                <c:pt idx="4508">
                  <c:v>11</c:v>
                </c:pt>
                <c:pt idx="4509">
                  <c:v>11</c:v>
                </c:pt>
                <c:pt idx="4510">
                  <c:v>11</c:v>
                </c:pt>
                <c:pt idx="4511">
                  <c:v>11</c:v>
                </c:pt>
                <c:pt idx="4512">
                  <c:v>11</c:v>
                </c:pt>
                <c:pt idx="4513">
                  <c:v>11</c:v>
                </c:pt>
                <c:pt idx="4514">
                  <c:v>11</c:v>
                </c:pt>
                <c:pt idx="4515">
                  <c:v>11</c:v>
                </c:pt>
                <c:pt idx="4516">
                  <c:v>11</c:v>
                </c:pt>
                <c:pt idx="4517">
                  <c:v>11</c:v>
                </c:pt>
                <c:pt idx="4518">
                  <c:v>11</c:v>
                </c:pt>
                <c:pt idx="4519">
                  <c:v>11</c:v>
                </c:pt>
                <c:pt idx="4520">
                  <c:v>11</c:v>
                </c:pt>
                <c:pt idx="4521">
                  <c:v>11</c:v>
                </c:pt>
                <c:pt idx="4522">
                  <c:v>11</c:v>
                </c:pt>
                <c:pt idx="4523">
                  <c:v>11</c:v>
                </c:pt>
                <c:pt idx="4524">
                  <c:v>12</c:v>
                </c:pt>
                <c:pt idx="4525">
                  <c:v>11</c:v>
                </c:pt>
                <c:pt idx="4526">
                  <c:v>11</c:v>
                </c:pt>
                <c:pt idx="4527">
                  <c:v>11</c:v>
                </c:pt>
                <c:pt idx="4528">
                  <c:v>11</c:v>
                </c:pt>
                <c:pt idx="4529">
                  <c:v>11</c:v>
                </c:pt>
                <c:pt idx="4530">
                  <c:v>12</c:v>
                </c:pt>
                <c:pt idx="4531">
                  <c:v>11</c:v>
                </c:pt>
                <c:pt idx="4532">
                  <c:v>12</c:v>
                </c:pt>
                <c:pt idx="4533">
                  <c:v>11</c:v>
                </c:pt>
                <c:pt idx="4534">
                  <c:v>12</c:v>
                </c:pt>
                <c:pt idx="4535">
                  <c:v>12</c:v>
                </c:pt>
                <c:pt idx="4536">
                  <c:v>12</c:v>
                </c:pt>
                <c:pt idx="4537">
                  <c:v>12</c:v>
                </c:pt>
                <c:pt idx="4538">
                  <c:v>11</c:v>
                </c:pt>
                <c:pt idx="4539">
                  <c:v>11</c:v>
                </c:pt>
                <c:pt idx="4540">
                  <c:v>11</c:v>
                </c:pt>
                <c:pt idx="4541">
                  <c:v>11</c:v>
                </c:pt>
                <c:pt idx="4542">
                  <c:v>12</c:v>
                </c:pt>
                <c:pt idx="4543">
                  <c:v>11</c:v>
                </c:pt>
                <c:pt idx="4544">
                  <c:v>11</c:v>
                </c:pt>
                <c:pt idx="4545">
                  <c:v>12</c:v>
                </c:pt>
                <c:pt idx="4546">
                  <c:v>11</c:v>
                </c:pt>
                <c:pt idx="4547">
                  <c:v>12</c:v>
                </c:pt>
                <c:pt idx="4548">
                  <c:v>12</c:v>
                </c:pt>
                <c:pt idx="4549">
                  <c:v>11</c:v>
                </c:pt>
                <c:pt idx="4550">
                  <c:v>11</c:v>
                </c:pt>
                <c:pt idx="4551">
                  <c:v>12</c:v>
                </c:pt>
                <c:pt idx="4552">
                  <c:v>11</c:v>
                </c:pt>
                <c:pt idx="4553">
                  <c:v>11</c:v>
                </c:pt>
                <c:pt idx="4554">
                  <c:v>11</c:v>
                </c:pt>
                <c:pt idx="4555">
                  <c:v>11</c:v>
                </c:pt>
                <c:pt idx="4556">
                  <c:v>11</c:v>
                </c:pt>
                <c:pt idx="4557">
                  <c:v>12</c:v>
                </c:pt>
                <c:pt idx="4558">
                  <c:v>12</c:v>
                </c:pt>
                <c:pt idx="4559">
                  <c:v>12</c:v>
                </c:pt>
                <c:pt idx="4560">
                  <c:v>11</c:v>
                </c:pt>
                <c:pt idx="4561">
                  <c:v>11</c:v>
                </c:pt>
                <c:pt idx="4562">
                  <c:v>11</c:v>
                </c:pt>
                <c:pt idx="4563">
                  <c:v>11</c:v>
                </c:pt>
                <c:pt idx="4564">
                  <c:v>12</c:v>
                </c:pt>
                <c:pt idx="4565">
                  <c:v>12</c:v>
                </c:pt>
                <c:pt idx="4566">
                  <c:v>11</c:v>
                </c:pt>
                <c:pt idx="4567">
                  <c:v>11</c:v>
                </c:pt>
                <c:pt idx="4568">
                  <c:v>11</c:v>
                </c:pt>
                <c:pt idx="4569">
                  <c:v>11</c:v>
                </c:pt>
                <c:pt idx="4570">
                  <c:v>12</c:v>
                </c:pt>
                <c:pt idx="4571">
                  <c:v>12</c:v>
                </c:pt>
                <c:pt idx="4572">
                  <c:v>12</c:v>
                </c:pt>
                <c:pt idx="4573">
                  <c:v>12</c:v>
                </c:pt>
                <c:pt idx="4574">
                  <c:v>12</c:v>
                </c:pt>
                <c:pt idx="4575">
                  <c:v>12</c:v>
                </c:pt>
                <c:pt idx="4576">
                  <c:v>12</c:v>
                </c:pt>
                <c:pt idx="4577">
                  <c:v>12</c:v>
                </c:pt>
                <c:pt idx="4578">
                  <c:v>12</c:v>
                </c:pt>
                <c:pt idx="4579">
                  <c:v>12</c:v>
                </c:pt>
                <c:pt idx="4580">
                  <c:v>12</c:v>
                </c:pt>
                <c:pt idx="4581">
                  <c:v>12</c:v>
                </c:pt>
                <c:pt idx="4582">
                  <c:v>12</c:v>
                </c:pt>
                <c:pt idx="4583">
                  <c:v>12</c:v>
                </c:pt>
                <c:pt idx="4584">
                  <c:v>12</c:v>
                </c:pt>
                <c:pt idx="4585">
                  <c:v>11</c:v>
                </c:pt>
                <c:pt idx="4586">
                  <c:v>11</c:v>
                </c:pt>
                <c:pt idx="4587">
                  <c:v>12</c:v>
                </c:pt>
                <c:pt idx="4588">
                  <c:v>12</c:v>
                </c:pt>
                <c:pt idx="4589">
                  <c:v>11</c:v>
                </c:pt>
                <c:pt idx="4590">
                  <c:v>12</c:v>
                </c:pt>
                <c:pt idx="4591">
                  <c:v>12</c:v>
                </c:pt>
                <c:pt idx="4592">
                  <c:v>12</c:v>
                </c:pt>
                <c:pt idx="4593">
                  <c:v>12</c:v>
                </c:pt>
                <c:pt idx="4594">
                  <c:v>12</c:v>
                </c:pt>
                <c:pt idx="4595">
                  <c:v>12</c:v>
                </c:pt>
                <c:pt idx="4596">
                  <c:v>12</c:v>
                </c:pt>
                <c:pt idx="4597">
                  <c:v>11</c:v>
                </c:pt>
                <c:pt idx="4598">
                  <c:v>12</c:v>
                </c:pt>
                <c:pt idx="4599">
                  <c:v>12</c:v>
                </c:pt>
                <c:pt idx="4600">
                  <c:v>12</c:v>
                </c:pt>
                <c:pt idx="4601">
                  <c:v>12</c:v>
                </c:pt>
                <c:pt idx="4602">
                  <c:v>12</c:v>
                </c:pt>
                <c:pt idx="4603">
                  <c:v>12</c:v>
                </c:pt>
                <c:pt idx="4604">
                  <c:v>12</c:v>
                </c:pt>
                <c:pt idx="4605">
                  <c:v>12</c:v>
                </c:pt>
                <c:pt idx="4606">
                  <c:v>12</c:v>
                </c:pt>
                <c:pt idx="4607">
                  <c:v>12</c:v>
                </c:pt>
                <c:pt idx="4608">
                  <c:v>12</c:v>
                </c:pt>
                <c:pt idx="4609">
                  <c:v>12</c:v>
                </c:pt>
                <c:pt idx="4610">
                  <c:v>12</c:v>
                </c:pt>
                <c:pt idx="4611">
                  <c:v>12</c:v>
                </c:pt>
                <c:pt idx="4612">
                  <c:v>12</c:v>
                </c:pt>
                <c:pt idx="4613">
                  <c:v>12</c:v>
                </c:pt>
                <c:pt idx="4614">
                  <c:v>12</c:v>
                </c:pt>
                <c:pt idx="4615">
                  <c:v>12</c:v>
                </c:pt>
                <c:pt idx="4616">
                  <c:v>12</c:v>
                </c:pt>
                <c:pt idx="4617">
                  <c:v>12</c:v>
                </c:pt>
                <c:pt idx="4618">
                  <c:v>12</c:v>
                </c:pt>
                <c:pt idx="4619">
                  <c:v>12</c:v>
                </c:pt>
                <c:pt idx="4620">
                  <c:v>12</c:v>
                </c:pt>
                <c:pt idx="4621">
                  <c:v>12</c:v>
                </c:pt>
                <c:pt idx="4622">
                  <c:v>12</c:v>
                </c:pt>
                <c:pt idx="4623">
                  <c:v>12</c:v>
                </c:pt>
                <c:pt idx="4624">
                  <c:v>12</c:v>
                </c:pt>
                <c:pt idx="4625">
                  <c:v>12</c:v>
                </c:pt>
                <c:pt idx="4626">
                  <c:v>12</c:v>
                </c:pt>
                <c:pt idx="4627">
                  <c:v>12</c:v>
                </c:pt>
                <c:pt idx="4628">
                  <c:v>12</c:v>
                </c:pt>
                <c:pt idx="4629">
                  <c:v>12</c:v>
                </c:pt>
                <c:pt idx="4630">
                  <c:v>12</c:v>
                </c:pt>
                <c:pt idx="4631">
                  <c:v>12</c:v>
                </c:pt>
                <c:pt idx="4632">
                  <c:v>12</c:v>
                </c:pt>
                <c:pt idx="4633">
                  <c:v>12</c:v>
                </c:pt>
                <c:pt idx="4634">
                  <c:v>12</c:v>
                </c:pt>
                <c:pt idx="4635">
                  <c:v>12</c:v>
                </c:pt>
                <c:pt idx="4636">
                  <c:v>12</c:v>
                </c:pt>
                <c:pt idx="4637">
                  <c:v>12</c:v>
                </c:pt>
                <c:pt idx="4638">
                  <c:v>12</c:v>
                </c:pt>
                <c:pt idx="4639">
                  <c:v>12</c:v>
                </c:pt>
                <c:pt idx="4640">
                  <c:v>12</c:v>
                </c:pt>
                <c:pt idx="4641">
                  <c:v>12</c:v>
                </c:pt>
                <c:pt idx="4642">
                  <c:v>12</c:v>
                </c:pt>
                <c:pt idx="4643">
                  <c:v>12</c:v>
                </c:pt>
                <c:pt idx="4644">
                  <c:v>12</c:v>
                </c:pt>
                <c:pt idx="4645">
                  <c:v>12</c:v>
                </c:pt>
                <c:pt idx="4646">
                  <c:v>12</c:v>
                </c:pt>
                <c:pt idx="4647">
                  <c:v>12</c:v>
                </c:pt>
                <c:pt idx="4648">
                  <c:v>12</c:v>
                </c:pt>
                <c:pt idx="4649">
                  <c:v>12</c:v>
                </c:pt>
                <c:pt idx="4650">
                  <c:v>12</c:v>
                </c:pt>
                <c:pt idx="4651">
                  <c:v>12</c:v>
                </c:pt>
                <c:pt idx="4652">
                  <c:v>12</c:v>
                </c:pt>
                <c:pt idx="4653">
                  <c:v>12</c:v>
                </c:pt>
                <c:pt idx="4654">
                  <c:v>12</c:v>
                </c:pt>
                <c:pt idx="4655">
                  <c:v>12</c:v>
                </c:pt>
                <c:pt idx="4656">
                  <c:v>12</c:v>
                </c:pt>
                <c:pt idx="4657">
                  <c:v>12</c:v>
                </c:pt>
                <c:pt idx="4658">
                  <c:v>12</c:v>
                </c:pt>
                <c:pt idx="4659">
                  <c:v>12</c:v>
                </c:pt>
                <c:pt idx="4660">
                  <c:v>12</c:v>
                </c:pt>
                <c:pt idx="4661">
                  <c:v>12</c:v>
                </c:pt>
                <c:pt idx="4662">
                  <c:v>12</c:v>
                </c:pt>
                <c:pt idx="4663">
                  <c:v>12</c:v>
                </c:pt>
                <c:pt idx="4664">
                  <c:v>12</c:v>
                </c:pt>
                <c:pt idx="4665">
                  <c:v>12</c:v>
                </c:pt>
                <c:pt idx="4666">
                  <c:v>12</c:v>
                </c:pt>
                <c:pt idx="4667">
                  <c:v>12</c:v>
                </c:pt>
                <c:pt idx="4668">
                  <c:v>12</c:v>
                </c:pt>
                <c:pt idx="4669">
                  <c:v>12</c:v>
                </c:pt>
                <c:pt idx="4670">
                  <c:v>12</c:v>
                </c:pt>
                <c:pt idx="4671">
                  <c:v>12</c:v>
                </c:pt>
                <c:pt idx="4672">
                  <c:v>12</c:v>
                </c:pt>
                <c:pt idx="4673">
                  <c:v>12</c:v>
                </c:pt>
                <c:pt idx="4674">
                  <c:v>12</c:v>
                </c:pt>
                <c:pt idx="4675">
                  <c:v>12</c:v>
                </c:pt>
                <c:pt idx="4676">
                  <c:v>12</c:v>
                </c:pt>
                <c:pt idx="4677">
                  <c:v>12</c:v>
                </c:pt>
                <c:pt idx="4678">
                  <c:v>12</c:v>
                </c:pt>
                <c:pt idx="4679">
                  <c:v>12</c:v>
                </c:pt>
                <c:pt idx="4680">
                  <c:v>12</c:v>
                </c:pt>
                <c:pt idx="4681">
                  <c:v>12</c:v>
                </c:pt>
                <c:pt idx="4682">
                  <c:v>12</c:v>
                </c:pt>
                <c:pt idx="4683">
                  <c:v>12</c:v>
                </c:pt>
                <c:pt idx="4684">
                  <c:v>12</c:v>
                </c:pt>
                <c:pt idx="4685">
                  <c:v>12</c:v>
                </c:pt>
                <c:pt idx="4686">
                  <c:v>12</c:v>
                </c:pt>
                <c:pt idx="4687">
                  <c:v>12</c:v>
                </c:pt>
                <c:pt idx="4688">
                  <c:v>12</c:v>
                </c:pt>
                <c:pt idx="4689">
                  <c:v>12</c:v>
                </c:pt>
                <c:pt idx="4690">
                  <c:v>12</c:v>
                </c:pt>
                <c:pt idx="4691">
                  <c:v>12</c:v>
                </c:pt>
                <c:pt idx="4692">
                  <c:v>12</c:v>
                </c:pt>
                <c:pt idx="4693">
                  <c:v>12</c:v>
                </c:pt>
                <c:pt idx="4694">
                  <c:v>7</c:v>
                </c:pt>
                <c:pt idx="4695">
                  <c:v>9</c:v>
                </c:pt>
                <c:pt idx="4696">
                  <c:v>11</c:v>
                </c:pt>
                <c:pt idx="4697">
                  <c:v>12</c:v>
                </c:pt>
                <c:pt idx="4698">
                  <c:v>12</c:v>
                </c:pt>
                <c:pt idx="4699">
                  <c:v>12</c:v>
                </c:pt>
                <c:pt idx="4700">
                  <c:v>12</c:v>
                </c:pt>
                <c:pt idx="4701">
                  <c:v>12</c:v>
                </c:pt>
                <c:pt idx="4702">
                  <c:v>12</c:v>
                </c:pt>
                <c:pt idx="4703">
                  <c:v>12</c:v>
                </c:pt>
                <c:pt idx="4704">
                  <c:v>12</c:v>
                </c:pt>
                <c:pt idx="4705">
                  <c:v>12</c:v>
                </c:pt>
                <c:pt idx="4706">
                  <c:v>12</c:v>
                </c:pt>
                <c:pt idx="4707">
                  <c:v>12</c:v>
                </c:pt>
                <c:pt idx="4708">
                  <c:v>12</c:v>
                </c:pt>
                <c:pt idx="4709">
                  <c:v>12</c:v>
                </c:pt>
                <c:pt idx="4710">
                  <c:v>12</c:v>
                </c:pt>
                <c:pt idx="4711">
                  <c:v>12</c:v>
                </c:pt>
                <c:pt idx="4712">
                  <c:v>12</c:v>
                </c:pt>
                <c:pt idx="4713">
                  <c:v>12</c:v>
                </c:pt>
                <c:pt idx="4714">
                  <c:v>12</c:v>
                </c:pt>
                <c:pt idx="4715">
                  <c:v>12</c:v>
                </c:pt>
                <c:pt idx="4716">
                  <c:v>12</c:v>
                </c:pt>
                <c:pt idx="4717">
                  <c:v>12</c:v>
                </c:pt>
                <c:pt idx="4718">
                  <c:v>12</c:v>
                </c:pt>
                <c:pt idx="4719">
                  <c:v>12</c:v>
                </c:pt>
                <c:pt idx="4720">
                  <c:v>12</c:v>
                </c:pt>
                <c:pt idx="4721">
                  <c:v>12</c:v>
                </c:pt>
                <c:pt idx="4722">
                  <c:v>12</c:v>
                </c:pt>
                <c:pt idx="4723">
                  <c:v>12</c:v>
                </c:pt>
                <c:pt idx="4724">
                  <c:v>12</c:v>
                </c:pt>
                <c:pt idx="4725">
                  <c:v>12</c:v>
                </c:pt>
                <c:pt idx="4726">
                  <c:v>12</c:v>
                </c:pt>
                <c:pt idx="4727">
                  <c:v>12</c:v>
                </c:pt>
                <c:pt idx="4728">
                  <c:v>12</c:v>
                </c:pt>
                <c:pt idx="4729">
                  <c:v>12</c:v>
                </c:pt>
                <c:pt idx="4730">
                  <c:v>12</c:v>
                </c:pt>
                <c:pt idx="4731">
                  <c:v>12</c:v>
                </c:pt>
                <c:pt idx="4732">
                  <c:v>12</c:v>
                </c:pt>
                <c:pt idx="4733">
                  <c:v>12</c:v>
                </c:pt>
                <c:pt idx="4734">
                  <c:v>12</c:v>
                </c:pt>
                <c:pt idx="4735">
                  <c:v>12</c:v>
                </c:pt>
                <c:pt idx="4736">
                  <c:v>12</c:v>
                </c:pt>
                <c:pt idx="4737">
                  <c:v>12</c:v>
                </c:pt>
                <c:pt idx="4738">
                  <c:v>12</c:v>
                </c:pt>
                <c:pt idx="4739">
                  <c:v>12</c:v>
                </c:pt>
                <c:pt idx="4740">
                  <c:v>12</c:v>
                </c:pt>
                <c:pt idx="4741">
                  <c:v>12</c:v>
                </c:pt>
                <c:pt idx="4742">
                  <c:v>12</c:v>
                </c:pt>
                <c:pt idx="4743">
                  <c:v>12</c:v>
                </c:pt>
                <c:pt idx="4744">
                  <c:v>12</c:v>
                </c:pt>
                <c:pt idx="4745">
                  <c:v>12</c:v>
                </c:pt>
                <c:pt idx="4746">
                  <c:v>12</c:v>
                </c:pt>
                <c:pt idx="4747">
                  <c:v>12</c:v>
                </c:pt>
                <c:pt idx="4748">
                  <c:v>12</c:v>
                </c:pt>
                <c:pt idx="4749">
                  <c:v>12</c:v>
                </c:pt>
                <c:pt idx="4750">
                  <c:v>12</c:v>
                </c:pt>
                <c:pt idx="4751">
                  <c:v>12</c:v>
                </c:pt>
                <c:pt idx="4752">
                  <c:v>12</c:v>
                </c:pt>
                <c:pt idx="4753">
                  <c:v>12</c:v>
                </c:pt>
                <c:pt idx="4754">
                  <c:v>12</c:v>
                </c:pt>
                <c:pt idx="4755">
                  <c:v>12</c:v>
                </c:pt>
                <c:pt idx="4756">
                  <c:v>12</c:v>
                </c:pt>
                <c:pt idx="4757">
                  <c:v>12</c:v>
                </c:pt>
                <c:pt idx="4758">
                  <c:v>12</c:v>
                </c:pt>
                <c:pt idx="4759">
                  <c:v>12</c:v>
                </c:pt>
                <c:pt idx="4760">
                  <c:v>12</c:v>
                </c:pt>
                <c:pt idx="4761">
                  <c:v>12</c:v>
                </c:pt>
                <c:pt idx="4762">
                  <c:v>12</c:v>
                </c:pt>
                <c:pt idx="4763">
                  <c:v>12</c:v>
                </c:pt>
                <c:pt idx="4764">
                  <c:v>12</c:v>
                </c:pt>
                <c:pt idx="4765">
                  <c:v>12</c:v>
                </c:pt>
                <c:pt idx="4766">
                  <c:v>12</c:v>
                </c:pt>
                <c:pt idx="4767">
                  <c:v>12</c:v>
                </c:pt>
                <c:pt idx="4768">
                  <c:v>12</c:v>
                </c:pt>
                <c:pt idx="4769">
                  <c:v>12</c:v>
                </c:pt>
                <c:pt idx="4770">
                  <c:v>12</c:v>
                </c:pt>
                <c:pt idx="4771">
                  <c:v>12</c:v>
                </c:pt>
                <c:pt idx="4772">
                  <c:v>12</c:v>
                </c:pt>
                <c:pt idx="4773">
                  <c:v>12</c:v>
                </c:pt>
                <c:pt idx="4774">
                  <c:v>12</c:v>
                </c:pt>
                <c:pt idx="4775">
                  <c:v>12</c:v>
                </c:pt>
                <c:pt idx="4776">
                  <c:v>12</c:v>
                </c:pt>
                <c:pt idx="4777">
                  <c:v>12</c:v>
                </c:pt>
                <c:pt idx="4778">
                  <c:v>12</c:v>
                </c:pt>
                <c:pt idx="4779">
                  <c:v>12</c:v>
                </c:pt>
                <c:pt idx="4780">
                  <c:v>12</c:v>
                </c:pt>
                <c:pt idx="4781">
                  <c:v>12</c:v>
                </c:pt>
                <c:pt idx="4782">
                  <c:v>12</c:v>
                </c:pt>
                <c:pt idx="4783">
                  <c:v>12</c:v>
                </c:pt>
                <c:pt idx="4784">
                  <c:v>12</c:v>
                </c:pt>
                <c:pt idx="4785">
                  <c:v>12</c:v>
                </c:pt>
                <c:pt idx="4786">
                  <c:v>12</c:v>
                </c:pt>
                <c:pt idx="4787">
                  <c:v>12</c:v>
                </c:pt>
                <c:pt idx="4788">
                  <c:v>12</c:v>
                </c:pt>
                <c:pt idx="4789">
                  <c:v>12</c:v>
                </c:pt>
                <c:pt idx="4790">
                  <c:v>12</c:v>
                </c:pt>
                <c:pt idx="4791">
                  <c:v>12</c:v>
                </c:pt>
                <c:pt idx="4792">
                  <c:v>12</c:v>
                </c:pt>
                <c:pt idx="4793">
                  <c:v>12</c:v>
                </c:pt>
                <c:pt idx="4794">
                  <c:v>12</c:v>
                </c:pt>
                <c:pt idx="4795">
                  <c:v>12</c:v>
                </c:pt>
                <c:pt idx="4796">
                  <c:v>12</c:v>
                </c:pt>
                <c:pt idx="4797">
                  <c:v>12</c:v>
                </c:pt>
                <c:pt idx="4798">
                  <c:v>12</c:v>
                </c:pt>
                <c:pt idx="4799">
                  <c:v>12</c:v>
                </c:pt>
                <c:pt idx="4800">
                  <c:v>12</c:v>
                </c:pt>
                <c:pt idx="4801">
                  <c:v>12</c:v>
                </c:pt>
                <c:pt idx="4802">
                  <c:v>12</c:v>
                </c:pt>
                <c:pt idx="4803">
                  <c:v>12</c:v>
                </c:pt>
                <c:pt idx="4804">
                  <c:v>12</c:v>
                </c:pt>
                <c:pt idx="4805">
                  <c:v>13</c:v>
                </c:pt>
                <c:pt idx="4806">
                  <c:v>12</c:v>
                </c:pt>
                <c:pt idx="4807">
                  <c:v>12</c:v>
                </c:pt>
                <c:pt idx="4808">
                  <c:v>12</c:v>
                </c:pt>
                <c:pt idx="4809">
                  <c:v>12</c:v>
                </c:pt>
                <c:pt idx="4810">
                  <c:v>12</c:v>
                </c:pt>
                <c:pt idx="4811">
                  <c:v>12</c:v>
                </c:pt>
                <c:pt idx="4812">
                  <c:v>12</c:v>
                </c:pt>
                <c:pt idx="4813">
                  <c:v>12</c:v>
                </c:pt>
                <c:pt idx="4814">
                  <c:v>12</c:v>
                </c:pt>
                <c:pt idx="4815">
                  <c:v>12</c:v>
                </c:pt>
                <c:pt idx="4816">
                  <c:v>12</c:v>
                </c:pt>
                <c:pt idx="4817">
                  <c:v>12</c:v>
                </c:pt>
                <c:pt idx="4818">
                  <c:v>12</c:v>
                </c:pt>
                <c:pt idx="4819">
                  <c:v>12</c:v>
                </c:pt>
                <c:pt idx="4820">
                  <c:v>12</c:v>
                </c:pt>
                <c:pt idx="4821">
                  <c:v>13</c:v>
                </c:pt>
                <c:pt idx="4822">
                  <c:v>12</c:v>
                </c:pt>
                <c:pt idx="4823">
                  <c:v>12</c:v>
                </c:pt>
                <c:pt idx="4824">
                  <c:v>12</c:v>
                </c:pt>
                <c:pt idx="4825">
                  <c:v>12</c:v>
                </c:pt>
                <c:pt idx="4826">
                  <c:v>12</c:v>
                </c:pt>
                <c:pt idx="4827">
                  <c:v>12</c:v>
                </c:pt>
                <c:pt idx="4828">
                  <c:v>12</c:v>
                </c:pt>
                <c:pt idx="4829">
                  <c:v>12</c:v>
                </c:pt>
                <c:pt idx="4830">
                  <c:v>13</c:v>
                </c:pt>
                <c:pt idx="4831">
                  <c:v>12</c:v>
                </c:pt>
                <c:pt idx="4832">
                  <c:v>12</c:v>
                </c:pt>
                <c:pt idx="4833">
                  <c:v>13</c:v>
                </c:pt>
                <c:pt idx="4834">
                  <c:v>12</c:v>
                </c:pt>
                <c:pt idx="4835">
                  <c:v>13</c:v>
                </c:pt>
                <c:pt idx="4836">
                  <c:v>13</c:v>
                </c:pt>
                <c:pt idx="4837">
                  <c:v>13</c:v>
                </c:pt>
                <c:pt idx="4838">
                  <c:v>13</c:v>
                </c:pt>
                <c:pt idx="4839">
                  <c:v>12</c:v>
                </c:pt>
                <c:pt idx="4840">
                  <c:v>13</c:v>
                </c:pt>
                <c:pt idx="4841">
                  <c:v>12</c:v>
                </c:pt>
                <c:pt idx="4842">
                  <c:v>12</c:v>
                </c:pt>
                <c:pt idx="4843">
                  <c:v>12</c:v>
                </c:pt>
                <c:pt idx="4844">
                  <c:v>12</c:v>
                </c:pt>
                <c:pt idx="4845">
                  <c:v>12</c:v>
                </c:pt>
                <c:pt idx="4846">
                  <c:v>12</c:v>
                </c:pt>
                <c:pt idx="4847">
                  <c:v>12</c:v>
                </c:pt>
                <c:pt idx="4848">
                  <c:v>12</c:v>
                </c:pt>
                <c:pt idx="4849">
                  <c:v>12</c:v>
                </c:pt>
                <c:pt idx="4850">
                  <c:v>12</c:v>
                </c:pt>
                <c:pt idx="4851">
                  <c:v>12</c:v>
                </c:pt>
                <c:pt idx="4852">
                  <c:v>12</c:v>
                </c:pt>
                <c:pt idx="4853">
                  <c:v>12</c:v>
                </c:pt>
                <c:pt idx="4854">
                  <c:v>12</c:v>
                </c:pt>
                <c:pt idx="4855">
                  <c:v>12</c:v>
                </c:pt>
                <c:pt idx="4856">
                  <c:v>12</c:v>
                </c:pt>
                <c:pt idx="4857">
                  <c:v>12</c:v>
                </c:pt>
                <c:pt idx="4858">
                  <c:v>12</c:v>
                </c:pt>
                <c:pt idx="4859">
                  <c:v>12</c:v>
                </c:pt>
                <c:pt idx="4860">
                  <c:v>12</c:v>
                </c:pt>
                <c:pt idx="4861">
                  <c:v>12</c:v>
                </c:pt>
                <c:pt idx="4862">
                  <c:v>12</c:v>
                </c:pt>
                <c:pt idx="4863">
                  <c:v>12</c:v>
                </c:pt>
                <c:pt idx="4864">
                  <c:v>12</c:v>
                </c:pt>
                <c:pt idx="4865">
                  <c:v>12</c:v>
                </c:pt>
                <c:pt idx="4866">
                  <c:v>12</c:v>
                </c:pt>
                <c:pt idx="4867">
                  <c:v>12</c:v>
                </c:pt>
                <c:pt idx="4868">
                  <c:v>13</c:v>
                </c:pt>
                <c:pt idx="4869">
                  <c:v>13</c:v>
                </c:pt>
                <c:pt idx="4870">
                  <c:v>13</c:v>
                </c:pt>
                <c:pt idx="4871">
                  <c:v>12</c:v>
                </c:pt>
                <c:pt idx="4872">
                  <c:v>12</c:v>
                </c:pt>
                <c:pt idx="4873">
                  <c:v>12</c:v>
                </c:pt>
                <c:pt idx="4874">
                  <c:v>12</c:v>
                </c:pt>
                <c:pt idx="4875">
                  <c:v>13</c:v>
                </c:pt>
                <c:pt idx="4876">
                  <c:v>12</c:v>
                </c:pt>
                <c:pt idx="4877">
                  <c:v>13</c:v>
                </c:pt>
                <c:pt idx="4878">
                  <c:v>12</c:v>
                </c:pt>
                <c:pt idx="4879">
                  <c:v>12</c:v>
                </c:pt>
                <c:pt idx="4880">
                  <c:v>12</c:v>
                </c:pt>
                <c:pt idx="4881">
                  <c:v>12</c:v>
                </c:pt>
                <c:pt idx="4882">
                  <c:v>12</c:v>
                </c:pt>
                <c:pt idx="4883">
                  <c:v>12</c:v>
                </c:pt>
                <c:pt idx="4884">
                  <c:v>12</c:v>
                </c:pt>
                <c:pt idx="4885">
                  <c:v>12</c:v>
                </c:pt>
                <c:pt idx="4886">
                  <c:v>12</c:v>
                </c:pt>
                <c:pt idx="4887">
                  <c:v>12</c:v>
                </c:pt>
                <c:pt idx="4888">
                  <c:v>12</c:v>
                </c:pt>
                <c:pt idx="4889">
                  <c:v>12</c:v>
                </c:pt>
                <c:pt idx="4890">
                  <c:v>12</c:v>
                </c:pt>
                <c:pt idx="4891">
                  <c:v>12</c:v>
                </c:pt>
                <c:pt idx="4892">
                  <c:v>12</c:v>
                </c:pt>
                <c:pt idx="4893">
                  <c:v>12</c:v>
                </c:pt>
                <c:pt idx="4894">
                  <c:v>12</c:v>
                </c:pt>
                <c:pt idx="4895">
                  <c:v>12</c:v>
                </c:pt>
                <c:pt idx="4896">
                  <c:v>12</c:v>
                </c:pt>
                <c:pt idx="4897">
                  <c:v>12</c:v>
                </c:pt>
                <c:pt idx="4898">
                  <c:v>9</c:v>
                </c:pt>
                <c:pt idx="4899">
                  <c:v>12</c:v>
                </c:pt>
                <c:pt idx="4900">
                  <c:v>12</c:v>
                </c:pt>
                <c:pt idx="4901">
                  <c:v>12</c:v>
                </c:pt>
                <c:pt idx="4902">
                  <c:v>12</c:v>
                </c:pt>
                <c:pt idx="4903">
                  <c:v>12</c:v>
                </c:pt>
                <c:pt idx="4904">
                  <c:v>12</c:v>
                </c:pt>
                <c:pt idx="4905">
                  <c:v>12</c:v>
                </c:pt>
                <c:pt idx="4906">
                  <c:v>12</c:v>
                </c:pt>
                <c:pt idx="4907">
                  <c:v>12</c:v>
                </c:pt>
                <c:pt idx="4908">
                  <c:v>12</c:v>
                </c:pt>
                <c:pt idx="4909">
                  <c:v>12</c:v>
                </c:pt>
                <c:pt idx="4910">
                  <c:v>12</c:v>
                </c:pt>
                <c:pt idx="4911">
                  <c:v>12</c:v>
                </c:pt>
                <c:pt idx="4912">
                  <c:v>12</c:v>
                </c:pt>
                <c:pt idx="4913">
                  <c:v>12</c:v>
                </c:pt>
                <c:pt idx="4914">
                  <c:v>12</c:v>
                </c:pt>
                <c:pt idx="4915">
                  <c:v>12</c:v>
                </c:pt>
                <c:pt idx="4916">
                  <c:v>13</c:v>
                </c:pt>
                <c:pt idx="4917">
                  <c:v>12</c:v>
                </c:pt>
                <c:pt idx="4918">
                  <c:v>12</c:v>
                </c:pt>
                <c:pt idx="4919">
                  <c:v>12</c:v>
                </c:pt>
                <c:pt idx="4920">
                  <c:v>12</c:v>
                </c:pt>
                <c:pt idx="4921">
                  <c:v>12</c:v>
                </c:pt>
                <c:pt idx="4922">
                  <c:v>12</c:v>
                </c:pt>
                <c:pt idx="4923">
                  <c:v>12</c:v>
                </c:pt>
                <c:pt idx="4924">
                  <c:v>12</c:v>
                </c:pt>
                <c:pt idx="4925">
                  <c:v>12</c:v>
                </c:pt>
                <c:pt idx="4926">
                  <c:v>12</c:v>
                </c:pt>
                <c:pt idx="4927">
                  <c:v>12</c:v>
                </c:pt>
                <c:pt idx="4928">
                  <c:v>12</c:v>
                </c:pt>
                <c:pt idx="4929">
                  <c:v>12</c:v>
                </c:pt>
                <c:pt idx="4930">
                  <c:v>12</c:v>
                </c:pt>
                <c:pt idx="4931">
                  <c:v>12</c:v>
                </c:pt>
                <c:pt idx="4932">
                  <c:v>12</c:v>
                </c:pt>
                <c:pt idx="4933">
                  <c:v>12</c:v>
                </c:pt>
                <c:pt idx="4934">
                  <c:v>12</c:v>
                </c:pt>
                <c:pt idx="4935">
                  <c:v>12</c:v>
                </c:pt>
                <c:pt idx="4936">
                  <c:v>12</c:v>
                </c:pt>
                <c:pt idx="4937">
                  <c:v>12</c:v>
                </c:pt>
                <c:pt idx="4938">
                  <c:v>12</c:v>
                </c:pt>
                <c:pt idx="4939">
                  <c:v>12</c:v>
                </c:pt>
                <c:pt idx="4940">
                  <c:v>12</c:v>
                </c:pt>
                <c:pt idx="4941">
                  <c:v>12</c:v>
                </c:pt>
                <c:pt idx="4942">
                  <c:v>12</c:v>
                </c:pt>
                <c:pt idx="4943">
                  <c:v>12</c:v>
                </c:pt>
                <c:pt idx="4944">
                  <c:v>13</c:v>
                </c:pt>
                <c:pt idx="4945">
                  <c:v>12</c:v>
                </c:pt>
                <c:pt idx="4946">
                  <c:v>12</c:v>
                </c:pt>
                <c:pt idx="4947">
                  <c:v>12</c:v>
                </c:pt>
                <c:pt idx="4948">
                  <c:v>12</c:v>
                </c:pt>
                <c:pt idx="4949">
                  <c:v>12</c:v>
                </c:pt>
                <c:pt idx="4950">
                  <c:v>12</c:v>
                </c:pt>
                <c:pt idx="4951">
                  <c:v>12</c:v>
                </c:pt>
                <c:pt idx="4952">
                  <c:v>12</c:v>
                </c:pt>
                <c:pt idx="4953">
                  <c:v>12</c:v>
                </c:pt>
                <c:pt idx="4954">
                  <c:v>12</c:v>
                </c:pt>
                <c:pt idx="4955">
                  <c:v>12</c:v>
                </c:pt>
                <c:pt idx="4956">
                  <c:v>12</c:v>
                </c:pt>
                <c:pt idx="4957">
                  <c:v>12</c:v>
                </c:pt>
                <c:pt idx="4958">
                  <c:v>12</c:v>
                </c:pt>
                <c:pt idx="4959">
                  <c:v>12</c:v>
                </c:pt>
                <c:pt idx="4960">
                  <c:v>12</c:v>
                </c:pt>
                <c:pt idx="4961">
                  <c:v>12</c:v>
                </c:pt>
                <c:pt idx="4962">
                  <c:v>12</c:v>
                </c:pt>
                <c:pt idx="4963">
                  <c:v>12</c:v>
                </c:pt>
                <c:pt idx="4964">
                  <c:v>12</c:v>
                </c:pt>
                <c:pt idx="4965">
                  <c:v>12</c:v>
                </c:pt>
                <c:pt idx="4966">
                  <c:v>12</c:v>
                </c:pt>
                <c:pt idx="4967">
                  <c:v>12</c:v>
                </c:pt>
                <c:pt idx="4968">
                  <c:v>12</c:v>
                </c:pt>
                <c:pt idx="4969">
                  <c:v>11</c:v>
                </c:pt>
                <c:pt idx="4970">
                  <c:v>12</c:v>
                </c:pt>
                <c:pt idx="4971">
                  <c:v>11</c:v>
                </c:pt>
                <c:pt idx="4972">
                  <c:v>11</c:v>
                </c:pt>
                <c:pt idx="4973">
                  <c:v>11</c:v>
                </c:pt>
                <c:pt idx="4974">
                  <c:v>11</c:v>
                </c:pt>
                <c:pt idx="4975">
                  <c:v>11</c:v>
                </c:pt>
                <c:pt idx="4976">
                  <c:v>11</c:v>
                </c:pt>
                <c:pt idx="4977">
                  <c:v>11</c:v>
                </c:pt>
                <c:pt idx="4978">
                  <c:v>10</c:v>
                </c:pt>
                <c:pt idx="4979">
                  <c:v>10</c:v>
                </c:pt>
                <c:pt idx="4980">
                  <c:v>6</c:v>
                </c:pt>
                <c:pt idx="4981">
                  <c:v>12</c:v>
                </c:pt>
                <c:pt idx="4982">
                  <c:v>11</c:v>
                </c:pt>
                <c:pt idx="4983">
                  <c:v>11</c:v>
                </c:pt>
                <c:pt idx="4984">
                  <c:v>10</c:v>
                </c:pt>
                <c:pt idx="4985">
                  <c:v>10</c:v>
                </c:pt>
                <c:pt idx="4986">
                  <c:v>10</c:v>
                </c:pt>
                <c:pt idx="4987">
                  <c:v>10</c:v>
                </c:pt>
                <c:pt idx="4988">
                  <c:v>11</c:v>
                </c:pt>
                <c:pt idx="4989">
                  <c:v>11</c:v>
                </c:pt>
                <c:pt idx="4990">
                  <c:v>11</c:v>
                </c:pt>
                <c:pt idx="4991">
                  <c:v>11</c:v>
                </c:pt>
                <c:pt idx="4992">
                  <c:v>11</c:v>
                </c:pt>
                <c:pt idx="4993">
                  <c:v>11</c:v>
                </c:pt>
                <c:pt idx="4994">
                  <c:v>11</c:v>
                </c:pt>
                <c:pt idx="4995">
                  <c:v>11</c:v>
                </c:pt>
                <c:pt idx="4996">
                  <c:v>11</c:v>
                </c:pt>
                <c:pt idx="4997">
                  <c:v>11</c:v>
                </c:pt>
                <c:pt idx="4998">
                  <c:v>11</c:v>
                </c:pt>
                <c:pt idx="4999">
                  <c:v>11</c:v>
                </c:pt>
                <c:pt idx="5000">
                  <c:v>11</c:v>
                </c:pt>
                <c:pt idx="5001">
                  <c:v>11</c:v>
                </c:pt>
                <c:pt idx="5002">
                  <c:v>11</c:v>
                </c:pt>
                <c:pt idx="5003">
                  <c:v>11</c:v>
                </c:pt>
                <c:pt idx="5004">
                  <c:v>11</c:v>
                </c:pt>
                <c:pt idx="5005">
                  <c:v>11</c:v>
                </c:pt>
                <c:pt idx="5006">
                  <c:v>11</c:v>
                </c:pt>
                <c:pt idx="5007">
                  <c:v>11</c:v>
                </c:pt>
                <c:pt idx="5008">
                  <c:v>11</c:v>
                </c:pt>
                <c:pt idx="5009">
                  <c:v>11</c:v>
                </c:pt>
                <c:pt idx="5010">
                  <c:v>11</c:v>
                </c:pt>
                <c:pt idx="5011">
                  <c:v>11</c:v>
                </c:pt>
                <c:pt idx="5012">
                  <c:v>11</c:v>
                </c:pt>
                <c:pt idx="5013">
                  <c:v>11</c:v>
                </c:pt>
                <c:pt idx="5014">
                  <c:v>11</c:v>
                </c:pt>
                <c:pt idx="5015">
                  <c:v>11</c:v>
                </c:pt>
                <c:pt idx="5016">
                  <c:v>11</c:v>
                </c:pt>
                <c:pt idx="5017">
                  <c:v>11</c:v>
                </c:pt>
                <c:pt idx="5018">
                  <c:v>11</c:v>
                </c:pt>
                <c:pt idx="5019">
                  <c:v>11</c:v>
                </c:pt>
                <c:pt idx="5020">
                  <c:v>11</c:v>
                </c:pt>
                <c:pt idx="5021">
                  <c:v>11</c:v>
                </c:pt>
                <c:pt idx="5022">
                  <c:v>11</c:v>
                </c:pt>
                <c:pt idx="5023">
                  <c:v>11</c:v>
                </c:pt>
                <c:pt idx="5024">
                  <c:v>11</c:v>
                </c:pt>
                <c:pt idx="5025">
                  <c:v>11</c:v>
                </c:pt>
                <c:pt idx="5026">
                  <c:v>11</c:v>
                </c:pt>
                <c:pt idx="5027">
                  <c:v>12</c:v>
                </c:pt>
                <c:pt idx="5028">
                  <c:v>12</c:v>
                </c:pt>
                <c:pt idx="5029">
                  <c:v>11</c:v>
                </c:pt>
                <c:pt idx="5030">
                  <c:v>12</c:v>
                </c:pt>
                <c:pt idx="5031">
                  <c:v>12</c:v>
                </c:pt>
                <c:pt idx="5032">
                  <c:v>12</c:v>
                </c:pt>
                <c:pt idx="5033">
                  <c:v>12</c:v>
                </c:pt>
                <c:pt idx="5034">
                  <c:v>12</c:v>
                </c:pt>
                <c:pt idx="5035">
                  <c:v>12</c:v>
                </c:pt>
                <c:pt idx="5036">
                  <c:v>12</c:v>
                </c:pt>
                <c:pt idx="5037">
                  <c:v>12</c:v>
                </c:pt>
                <c:pt idx="5038">
                  <c:v>12</c:v>
                </c:pt>
                <c:pt idx="5039">
                  <c:v>12</c:v>
                </c:pt>
                <c:pt idx="5040">
                  <c:v>12</c:v>
                </c:pt>
                <c:pt idx="5041">
                  <c:v>12</c:v>
                </c:pt>
                <c:pt idx="5042">
                  <c:v>12</c:v>
                </c:pt>
                <c:pt idx="5043">
                  <c:v>12</c:v>
                </c:pt>
                <c:pt idx="5044">
                  <c:v>12</c:v>
                </c:pt>
                <c:pt idx="5045">
                  <c:v>12</c:v>
                </c:pt>
                <c:pt idx="5046">
                  <c:v>12</c:v>
                </c:pt>
                <c:pt idx="5047">
                  <c:v>12</c:v>
                </c:pt>
                <c:pt idx="5048">
                  <c:v>12</c:v>
                </c:pt>
                <c:pt idx="5049">
                  <c:v>12</c:v>
                </c:pt>
                <c:pt idx="5050">
                  <c:v>12</c:v>
                </c:pt>
                <c:pt idx="5051">
                  <c:v>12</c:v>
                </c:pt>
                <c:pt idx="5052">
                  <c:v>12</c:v>
                </c:pt>
                <c:pt idx="5053">
                  <c:v>12</c:v>
                </c:pt>
                <c:pt idx="5054">
                  <c:v>12</c:v>
                </c:pt>
                <c:pt idx="5055">
                  <c:v>12</c:v>
                </c:pt>
                <c:pt idx="5056">
                  <c:v>12</c:v>
                </c:pt>
                <c:pt idx="5057">
                  <c:v>12</c:v>
                </c:pt>
                <c:pt idx="5058">
                  <c:v>12</c:v>
                </c:pt>
                <c:pt idx="5059">
                  <c:v>12</c:v>
                </c:pt>
                <c:pt idx="5060">
                  <c:v>12</c:v>
                </c:pt>
                <c:pt idx="5061">
                  <c:v>12</c:v>
                </c:pt>
                <c:pt idx="5062">
                  <c:v>12</c:v>
                </c:pt>
                <c:pt idx="5063">
                  <c:v>12</c:v>
                </c:pt>
                <c:pt idx="5064">
                  <c:v>11</c:v>
                </c:pt>
                <c:pt idx="5065">
                  <c:v>10</c:v>
                </c:pt>
                <c:pt idx="5066">
                  <c:v>12</c:v>
                </c:pt>
                <c:pt idx="5067">
                  <c:v>12</c:v>
                </c:pt>
                <c:pt idx="5068">
                  <c:v>12</c:v>
                </c:pt>
                <c:pt idx="5069">
                  <c:v>12</c:v>
                </c:pt>
                <c:pt idx="5070">
                  <c:v>12</c:v>
                </c:pt>
                <c:pt idx="5071">
                  <c:v>12</c:v>
                </c:pt>
                <c:pt idx="5072">
                  <c:v>12</c:v>
                </c:pt>
                <c:pt idx="5073">
                  <c:v>12</c:v>
                </c:pt>
                <c:pt idx="5074">
                  <c:v>12</c:v>
                </c:pt>
                <c:pt idx="5075">
                  <c:v>12</c:v>
                </c:pt>
                <c:pt idx="5076">
                  <c:v>12</c:v>
                </c:pt>
                <c:pt idx="5077">
                  <c:v>12</c:v>
                </c:pt>
                <c:pt idx="5078">
                  <c:v>12</c:v>
                </c:pt>
                <c:pt idx="5079">
                  <c:v>12</c:v>
                </c:pt>
                <c:pt idx="5080">
                  <c:v>12</c:v>
                </c:pt>
                <c:pt idx="5081">
                  <c:v>12</c:v>
                </c:pt>
                <c:pt idx="5082">
                  <c:v>12</c:v>
                </c:pt>
                <c:pt idx="5083">
                  <c:v>12</c:v>
                </c:pt>
                <c:pt idx="5084">
                  <c:v>12</c:v>
                </c:pt>
                <c:pt idx="5085">
                  <c:v>12</c:v>
                </c:pt>
                <c:pt idx="5086">
                  <c:v>12</c:v>
                </c:pt>
                <c:pt idx="5087">
                  <c:v>12</c:v>
                </c:pt>
                <c:pt idx="5088">
                  <c:v>12</c:v>
                </c:pt>
                <c:pt idx="5089">
                  <c:v>12</c:v>
                </c:pt>
                <c:pt idx="5090">
                  <c:v>12</c:v>
                </c:pt>
                <c:pt idx="5091">
                  <c:v>12</c:v>
                </c:pt>
                <c:pt idx="5092">
                  <c:v>12</c:v>
                </c:pt>
                <c:pt idx="5093">
                  <c:v>12</c:v>
                </c:pt>
                <c:pt idx="5094">
                  <c:v>12</c:v>
                </c:pt>
                <c:pt idx="5095">
                  <c:v>12</c:v>
                </c:pt>
                <c:pt idx="5096">
                  <c:v>12</c:v>
                </c:pt>
                <c:pt idx="5097">
                  <c:v>12</c:v>
                </c:pt>
                <c:pt idx="5098">
                  <c:v>12</c:v>
                </c:pt>
                <c:pt idx="5099">
                  <c:v>12</c:v>
                </c:pt>
                <c:pt idx="5100">
                  <c:v>12</c:v>
                </c:pt>
                <c:pt idx="5101">
                  <c:v>12</c:v>
                </c:pt>
                <c:pt idx="5102">
                  <c:v>12</c:v>
                </c:pt>
                <c:pt idx="5103">
                  <c:v>12</c:v>
                </c:pt>
                <c:pt idx="5104">
                  <c:v>12</c:v>
                </c:pt>
                <c:pt idx="5105">
                  <c:v>12</c:v>
                </c:pt>
                <c:pt idx="5106">
                  <c:v>12</c:v>
                </c:pt>
                <c:pt idx="5107">
                  <c:v>12</c:v>
                </c:pt>
                <c:pt idx="5108">
                  <c:v>12</c:v>
                </c:pt>
                <c:pt idx="5109">
                  <c:v>12</c:v>
                </c:pt>
                <c:pt idx="5110">
                  <c:v>12</c:v>
                </c:pt>
                <c:pt idx="5111">
                  <c:v>12</c:v>
                </c:pt>
                <c:pt idx="5112">
                  <c:v>12</c:v>
                </c:pt>
                <c:pt idx="5113">
                  <c:v>12</c:v>
                </c:pt>
                <c:pt idx="5114">
                  <c:v>12</c:v>
                </c:pt>
                <c:pt idx="5115">
                  <c:v>12</c:v>
                </c:pt>
                <c:pt idx="5116">
                  <c:v>12</c:v>
                </c:pt>
                <c:pt idx="5117">
                  <c:v>12</c:v>
                </c:pt>
                <c:pt idx="5118">
                  <c:v>12</c:v>
                </c:pt>
                <c:pt idx="5119">
                  <c:v>12</c:v>
                </c:pt>
                <c:pt idx="5120">
                  <c:v>12</c:v>
                </c:pt>
                <c:pt idx="5121">
                  <c:v>12</c:v>
                </c:pt>
                <c:pt idx="5122">
                  <c:v>12</c:v>
                </c:pt>
                <c:pt idx="5123">
                  <c:v>12</c:v>
                </c:pt>
                <c:pt idx="5124">
                  <c:v>12</c:v>
                </c:pt>
                <c:pt idx="5125">
                  <c:v>12</c:v>
                </c:pt>
                <c:pt idx="5126">
                  <c:v>12</c:v>
                </c:pt>
                <c:pt idx="5127">
                  <c:v>12</c:v>
                </c:pt>
                <c:pt idx="5128">
                  <c:v>12</c:v>
                </c:pt>
                <c:pt idx="5129">
                  <c:v>12</c:v>
                </c:pt>
                <c:pt idx="5130">
                  <c:v>12</c:v>
                </c:pt>
                <c:pt idx="5131">
                  <c:v>12</c:v>
                </c:pt>
                <c:pt idx="5132">
                  <c:v>12</c:v>
                </c:pt>
                <c:pt idx="5133">
                  <c:v>12</c:v>
                </c:pt>
                <c:pt idx="5134">
                  <c:v>12</c:v>
                </c:pt>
                <c:pt idx="5135">
                  <c:v>12</c:v>
                </c:pt>
                <c:pt idx="5136">
                  <c:v>12</c:v>
                </c:pt>
                <c:pt idx="5137">
                  <c:v>12</c:v>
                </c:pt>
                <c:pt idx="5138">
                  <c:v>12</c:v>
                </c:pt>
                <c:pt idx="5139">
                  <c:v>12</c:v>
                </c:pt>
                <c:pt idx="5140">
                  <c:v>12</c:v>
                </c:pt>
                <c:pt idx="5141">
                  <c:v>12</c:v>
                </c:pt>
                <c:pt idx="5142">
                  <c:v>12</c:v>
                </c:pt>
                <c:pt idx="5143">
                  <c:v>12</c:v>
                </c:pt>
                <c:pt idx="5144">
                  <c:v>12</c:v>
                </c:pt>
                <c:pt idx="5145">
                  <c:v>12</c:v>
                </c:pt>
                <c:pt idx="5146">
                  <c:v>12</c:v>
                </c:pt>
                <c:pt idx="5147">
                  <c:v>12</c:v>
                </c:pt>
                <c:pt idx="5148">
                  <c:v>12</c:v>
                </c:pt>
                <c:pt idx="5149">
                  <c:v>12</c:v>
                </c:pt>
                <c:pt idx="5150">
                  <c:v>12</c:v>
                </c:pt>
                <c:pt idx="5151">
                  <c:v>12</c:v>
                </c:pt>
                <c:pt idx="5152">
                  <c:v>12</c:v>
                </c:pt>
                <c:pt idx="5153">
                  <c:v>12</c:v>
                </c:pt>
                <c:pt idx="5154">
                  <c:v>12</c:v>
                </c:pt>
                <c:pt idx="5155">
                  <c:v>12</c:v>
                </c:pt>
                <c:pt idx="5156">
                  <c:v>12</c:v>
                </c:pt>
                <c:pt idx="5157">
                  <c:v>12</c:v>
                </c:pt>
                <c:pt idx="5158">
                  <c:v>12</c:v>
                </c:pt>
                <c:pt idx="5159">
                  <c:v>12</c:v>
                </c:pt>
                <c:pt idx="5160">
                  <c:v>12</c:v>
                </c:pt>
                <c:pt idx="5161">
                  <c:v>12</c:v>
                </c:pt>
                <c:pt idx="5162">
                  <c:v>12</c:v>
                </c:pt>
                <c:pt idx="5163">
                  <c:v>12</c:v>
                </c:pt>
                <c:pt idx="5164">
                  <c:v>12</c:v>
                </c:pt>
                <c:pt idx="5165">
                  <c:v>12</c:v>
                </c:pt>
                <c:pt idx="5166">
                  <c:v>12</c:v>
                </c:pt>
                <c:pt idx="5167">
                  <c:v>12</c:v>
                </c:pt>
                <c:pt idx="5168">
                  <c:v>12</c:v>
                </c:pt>
                <c:pt idx="5169">
                  <c:v>12</c:v>
                </c:pt>
                <c:pt idx="5170">
                  <c:v>12</c:v>
                </c:pt>
                <c:pt idx="5171">
                  <c:v>12</c:v>
                </c:pt>
                <c:pt idx="5172">
                  <c:v>12</c:v>
                </c:pt>
                <c:pt idx="5173">
                  <c:v>12</c:v>
                </c:pt>
                <c:pt idx="5174">
                  <c:v>12</c:v>
                </c:pt>
                <c:pt idx="5175">
                  <c:v>12</c:v>
                </c:pt>
                <c:pt idx="5176">
                  <c:v>12</c:v>
                </c:pt>
                <c:pt idx="5177">
                  <c:v>12</c:v>
                </c:pt>
                <c:pt idx="5178">
                  <c:v>12</c:v>
                </c:pt>
                <c:pt idx="5179">
                  <c:v>12</c:v>
                </c:pt>
                <c:pt idx="5180">
                  <c:v>12</c:v>
                </c:pt>
                <c:pt idx="5181">
                  <c:v>12</c:v>
                </c:pt>
                <c:pt idx="5182">
                  <c:v>12</c:v>
                </c:pt>
                <c:pt idx="5183">
                  <c:v>12</c:v>
                </c:pt>
                <c:pt idx="5184">
                  <c:v>12</c:v>
                </c:pt>
                <c:pt idx="5185">
                  <c:v>12</c:v>
                </c:pt>
                <c:pt idx="5186">
                  <c:v>12</c:v>
                </c:pt>
                <c:pt idx="5187">
                  <c:v>12</c:v>
                </c:pt>
                <c:pt idx="5188">
                  <c:v>12</c:v>
                </c:pt>
                <c:pt idx="5189">
                  <c:v>12</c:v>
                </c:pt>
                <c:pt idx="5190">
                  <c:v>12</c:v>
                </c:pt>
                <c:pt idx="5191">
                  <c:v>12</c:v>
                </c:pt>
                <c:pt idx="5192">
                  <c:v>12</c:v>
                </c:pt>
                <c:pt idx="5193">
                  <c:v>12</c:v>
                </c:pt>
                <c:pt idx="5194">
                  <c:v>12</c:v>
                </c:pt>
                <c:pt idx="5195">
                  <c:v>12</c:v>
                </c:pt>
                <c:pt idx="5196">
                  <c:v>12</c:v>
                </c:pt>
                <c:pt idx="5197">
                  <c:v>12</c:v>
                </c:pt>
                <c:pt idx="5198">
                  <c:v>12</c:v>
                </c:pt>
                <c:pt idx="5199">
                  <c:v>12</c:v>
                </c:pt>
                <c:pt idx="5200">
                  <c:v>12</c:v>
                </c:pt>
                <c:pt idx="5201">
                  <c:v>12</c:v>
                </c:pt>
                <c:pt idx="5202">
                  <c:v>12</c:v>
                </c:pt>
                <c:pt idx="5203">
                  <c:v>12</c:v>
                </c:pt>
                <c:pt idx="5204">
                  <c:v>12</c:v>
                </c:pt>
                <c:pt idx="5205">
                  <c:v>12</c:v>
                </c:pt>
                <c:pt idx="5206">
                  <c:v>12</c:v>
                </c:pt>
                <c:pt idx="5207">
                  <c:v>12</c:v>
                </c:pt>
                <c:pt idx="5208">
                  <c:v>12</c:v>
                </c:pt>
                <c:pt idx="5209">
                  <c:v>12</c:v>
                </c:pt>
                <c:pt idx="5210">
                  <c:v>12</c:v>
                </c:pt>
                <c:pt idx="5211">
                  <c:v>12</c:v>
                </c:pt>
                <c:pt idx="5212">
                  <c:v>12</c:v>
                </c:pt>
                <c:pt idx="5213">
                  <c:v>12</c:v>
                </c:pt>
                <c:pt idx="5214">
                  <c:v>12</c:v>
                </c:pt>
                <c:pt idx="5215">
                  <c:v>12</c:v>
                </c:pt>
                <c:pt idx="5216">
                  <c:v>12</c:v>
                </c:pt>
                <c:pt idx="5217">
                  <c:v>12</c:v>
                </c:pt>
                <c:pt idx="5218">
                  <c:v>12</c:v>
                </c:pt>
                <c:pt idx="5219">
                  <c:v>13</c:v>
                </c:pt>
                <c:pt idx="5220">
                  <c:v>12</c:v>
                </c:pt>
                <c:pt idx="5221">
                  <c:v>12</c:v>
                </c:pt>
                <c:pt idx="5222">
                  <c:v>12</c:v>
                </c:pt>
                <c:pt idx="5223">
                  <c:v>12</c:v>
                </c:pt>
                <c:pt idx="5224">
                  <c:v>12</c:v>
                </c:pt>
                <c:pt idx="5225">
                  <c:v>12</c:v>
                </c:pt>
                <c:pt idx="5226">
                  <c:v>12</c:v>
                </c:pt>
                <c:pt idx="5227">
                  <c:v>12</c:v>
                </c:pt>
                <c:pt idx="5228">
                  <c:v>12</c:v>
                </c:pt>
                <c:pt idx="5229">
                  <c:v>12</c:v>
                </c:pt>
                <c:pt idx="5230">
                  <c:v>12</c:v>
                </c:pt>
                <c:pt idx="5231">
                  <c:v>12</c:v>
                </c:pt>
                <c:pt idx="5232">
                  <c:v>12</c:v>
                </c:pt>
                <c:pt idx="5233">
                  <c:v>12</c:v>
                </c:pt>
                <c:pt idx="5234">
                  <c:v>12</c:v>
                </c:pt>
                <c:pt idx="5235">
                  <c:v>12</c:v>
                </c:pt>
                <c:pt idx="5236">
                  <c:v>12</c:v>
                </c:pt>
                <c:pt idx="5237">
                  <c:v>12</c:v>
                </c:pt>
                <c:pt idx="5238">
                  <c:v>12</c:v>
                </c:pt>
                <c:pt idx="5239">
                  <c:v>12</c:v>
                </c:pt>
                <c:pt idx="5240">
                  <c:v>12</c:v>
                </c:pt>
                <c:pt idx="5241">
                  <c:v>12</c:v>
                </c:pt>
                <c:pt idx="5242">
                  <c:v>12</c:v>
                </c:pt>
                <c:pt idx="5243">
                  <c:v>12</c:v>
                </c:pt>
                <c:pt idx="5244">
                  <c:v>12</c:v>
                </c:pt>
                <c:pt idx="5245">
                  <c:v>12</c:v>
                </c:pt>
                <c:pt idx="5246">
                  <c:v>12</c:v>
                </c:pt>
                <c:pt idx="5247">
                  <c:v>12</c:v>
                </c:pt>
                <c:pt idx="5248">
                  <c:v>12</c:v>
                </c:pt>
                <c:pt idx="5249">
                  <c:v>12</c:v>
                </c:pt>
                <c:pt idx="5250">
                  <c:v>12</c:v>
                </c:pt>
                <c:pt idx="5251">
                  <c:v>12</c:v>
                </c:pt>
                <c:pt idx="5252">
                  <c:v>12</c:v>
                </c:pt>
                <c:pt idx="5253">
                  <c:v>12</c:v>
                </c:pt>
                <c:pt idx="5254">
                  <c:v>12</c:v>
                </c:pt>
                <c:pt idx="5255">
                  <c:v>12</c:v>
                </c:pt>
                <c:pt idx="5256">
                  <c:v>12</c:v>
                </c:pt>
                <c:pt idx="5257">
                  <c:v>12</c:v>
                </c:pt>
                <c:pt idx="5258">
                  <c:v>12</c:v>
                </c:pt>
                <c:pt idx="5259">
                  <c:v>12</c:v>
                </c:pt>
                <c:pt idx="5260">
                  <c:v>12</c:v>
                </c:pt>
                <c:pt idx="5261">
                  <c:v>12</c:v>
                </c:pt>
                <c:pt idx="5262">
                  <c:v>13</c:v>
                </c:pt>
                <c:pt idx="5263">
                  <c:v>12</c:v>
                </c:pt>
                <c:pt idx="5264">
                  <c:v>12</c:v>
                </c:pt>
                <c:pt idx="5265">
                  <c:v>12</c:v>
                </c:pt>
                <c:pt idx="5266">
                  <c:v>12</c:v>
                </c:pt>
                <c:pt idx="5267">
                  <c:v>12</c:v>
                </c:pt>
                <c:pt idx="5268">
                  <c:v>11</c:v>
                </c:pt>
                <c:pt idx="5269">
                  <c:v>10</c:v>
                </c:pt>
                <c:pt idx="5270">
                  <c:v>12</c:v>
                </c:pt>
                <c:pt idx="5271">
                  <c:v>12</c:v>
                </c:pt>
                <c:pt idx="5272">
                  <c:v>12</c:v>
                </c:pt>
                <c:pt idx="5273">
                  <c:v>12</c:v>
                </c:pt>
                <c:pt idx="5274">
                  <c:v>12</c:v>
                </c:pt>
                <c:pt idx="5275">
                  <c:v>12</c:v>
                </c:pt>
                <c:pt idx="5276">
                  <c:v>12</c:v>
                </c:pt>
                <c:pt idx="5277">
                  <c:v>12</c:v>
                </c:pt>
                <c:pt idx="5278">
                  <c:v>12</c:v>
                </c:pt>
                <c:pt idx="5279">
                  <c:v>12</c:v>
                </c:pt>
                <c:pt idx="5280">
                  <c:v>12</c:v>
                </c:pt>
                <c:pt idx="5281">
                  <c:v>12</c:v>
                </c:pt>
                <c:pt idx="5282">
                  <c:v>12</c:v>
                </c:pt>
                <c:pt idx="5283">
                  <c:v>12</c:v>
                </c:pt>
                <c:pt idx="5284">
                  <c:v>12</c:v>
                </c:pt>
                <c:pt idx="5285">
                  <c:v>12</c:v>
                </c:pt>
                <c:pt idx="5286">
                  <c:v>12</c:v>
                </c:pt>
                <c:pt idx="5287">
                  <c:v>12</c:v>
                </c:pt>
                <c:pt idx="5288">
                  <c:v>12</c:v>
                </c:pt>
                <c:pt idx="5289">
                  <c:v>12</c:v>
                </c:pt>
                <c:pt idx="5290">
                  <c:v>12</c:v>
                </c:pt>
                <c:pt idx="5291">
                  <c:v>12</c:v>
                </c:pt>
                <c:pt idx="5292">
                  <c:v>12</c:v>
                </c:pt>
                <c:pt idx="5293">
                  <c:v>12</c:v>
                </c:pt>
                <c:pt idx="5294">
                  <c:v>12</c:v>
                </c:pt>
                <c:pt idx="5295">
                  <c:v>12</c:v>
                </c:pt>
                <c:pt idx="5296">
                  <c:v>12</c:v>
                </c:pt>
                <c:pt idx="5297">
                  <c:v>12</c:v>
                </c:pt>
                <c:pt idx="5298">
                  <c:v>12</c:v>
                </c:pt>
                <c:pt idx="5299">
                  <c:v>13</c:v>
                </c:pt>
                <c:pt idx="5300">
                  <c:v>12</c:v>
                </c:pt>
                <c:pt idx="5301">
                  <c:v>12</c:v>
                </c:pt>
                <c:pt idx="5302">
                  <c:v>12</c:v>
                </c:pt>
                <c:pt idx="5303">
                  <c:v>12</c:v>
                </c:pt>
                <c:pt idx="5304">
                  <c:v>12</c:v>
                </c:pt>
                <c:pt idx="5305">
                  <c:v>12</c:v>
                </c:pt>
                <c:pt idx="5306">
                  <c:v>12</c:v>
                </c:pt>
                <c:pt idx="5307">
                  <c:v>12</c:v>
                </c:pt>
                <c:pt idx="5308">
                  <c:v>12</c:v>
                </c:pt>
                <c:pt idx="5309">
                  <c:v>12</c:v>
                </c:pt>
                <c:pt idx="5310">
                  <c:v>12</c:v>
                </c:pt>
                <c:pt idx="5311">
                  <c:v>12</c:v>
                </c:pt>
                <c:pt idx="5312">
                  <c:v>12</c:v>
                </c:pt>
                <c:pt idx="5313">
                  <c:v>12</c:v>
                </c:pt>
                <c:pt idx="5314">
                  <c:v>12</c:v>
                </c:pt>
                <c:pt idx="5315">
                  <c:v>12</c:v>
                </c:pt>
                <c:pt idx="5316">
                  <c:v>12</c:v>
                </c:pt>
                <c:pt idx="5317">
                  <c:v>12</c:v>
                </c:pt>
                <c:pt idx="5318">
                  <c:v>12</c:v>
                </c:pt>
                <c:pt idx="5319">
                  <c:v>12</c:v>
                </c:pt>
                <c:pt idx="5320">
                  <c:v>12</c:v>
                </c:pt>
                <c:pt idx="5321">
                  <c:v>12</c:v>
                </c:pt>
                <c:pt idx="5322">
                  <c:v>12</c:v>
                </c:pt>
                <c:pt idx="5323">
                  <c:v>12</c:v>
                </c:pt>
                <c:pt idx="5324">
                  <c:v>12</c:v>
                </c:pt>
                <c:pt idx="5325">
                  <c:v>12</c:v>
                </c:pt>
                <c:pt idx="5326">
                  <c:v>12</c:v>
                </c:pt>
                <c:pt idx="5327">
                  <c:v>12</c:v>
                </c:pt>
                <c:pt idx="5328">
                  <c:v>12</c:v>
                </c:pt>
                <c:pt idx="5329">
                  <c:v>12</c:v>
                </c:pt>
                <c:pt idx="5330">
                  <c:v>12</c:v>
                </c:pt>
                <c:pt idx="5331">
                  <c:v>12</c:v>
                </c:pt>
                <c:pt idx="5332">
                  <c:v>12</c:v>
                </c:pt>
                <c:pt idx="5333">
                  <c:v>12</c:v>
                </c:pt>
                <c:pt idx="5334">
                  <c:v>12</c:v>
                </c:pt>
                <c:pt idx="5335">
                  <c:v>12</c:v>
                </c:pt>
                <c:pt idx="5336">
                  <c:v>12</c:v>
                </c:pt>
                <c:pt idx="5337">
                  <c:v>12</c:v>
                </c:pt>
                <c:pt idx="5338">
                  <c:v>12</c:v>
                </c:pt>
                <c:pt idx="5339">
                  <c:v>12</c:v>
                </c:pt>
                <c:pt idx="5340">
                  <c:v>12</c:v>
                </c:pt>
                <c:pt idx="5341">
                  <c:v>12</c:v>
                </c:pt>
                <c:pt idx="5342">
                  <c:v>12</c:v>
                </c:pt>
                <c:pt idx="5343">
                  <c:v>12</c:v>
                </c:pt>
                <c:pt idx="5344">
                  <c:v>12</c:v>
                </c:pt>
                <c:pt idx="5345">
                  <c:v>12</c:v>
                </c:pt>
                <c:pt idx="5346">
                  <c:v>12</c:v>
                </c:pt>
                <c:pt idx="5347">
                  <c:v>12</c:v>
                </c:pt>
                <c:pt idx="5348">
                  <c:v>12</c:v>
                </c:pt>
                <c:pt idx="5349">
                  <c:v>12</c:v>
                </c:pt>
                <c:pt idx="5350">
                  <c:v>12</c:v>
                </c:pt>
                <c:pt idx="5351">
                  <c:v>12</c:v>
                </c:pt>
                <c:pt idx="5352">
                  <c:v>12</c:v>
                </c:pt>
                <c:pt idx="5353">
                  <c:v>12</c:v>
                </c:pt>
                <c:pt idx="5354">
                  <c:v>12</c:v>
                </c:pt>
                <c:pt idx="5355">
                  <c:v>12</c:v>
                </c:pt>
                <c:pt idx="5356">
                  <c:v>12</c:v>
                </c:pt>
                <c:pt idx="5357">
                  <c:v>12</c:v>
                </c:pt>
                <c:pt idx="5358">
                  <c:v>12</c:v>
                </c:pt>
                <c:pt idx="5359">
                  <c:v>12</c:v>
                </c:pt>
                <c:pt idx="5360">
                  <c:v>12</c:v>
                </c:pt>
                <c:pt idx="5361">
                  <c:v>12</c:v>
                </c:pt>
                <c:pt idx="5362">
                  <c:v>12</c:v>
                </c:pt>
                <c:pt idx="5363">
                  <c:v>12</c:v>
                </c:pt>
                <c:pt idx="5364">
                  <c:v>12</c:v>
                </c:pt>
                <c:pt idx="5365">
                  <c:v>12</c:v>
                </c:pt>
                <c:pt idx="5366">
                  <c:v>12</c:v>
                </c:pt>
                <c:pt idx="5367">
                  <c:v>12</c:v>
                </c:pt>
                <c:pt idx="5368">
                  <c:v>12</c:v>
                </c:pt>
                <c:pt idx="5369">
                  <c:v>12</c:v>
                </c:pt>
                <c:pt idx="5370">
                  <c:v>12</c:v>
                </c:pt>
                <c:pt idx="5371">
                  <c:v>12</c:v>
                </c:pt>
                <c:pt idx="5372">
                  <c:v>12</c:v>
                </c:pt>
                <c:pt idx="5373">
                  <c:v>12</c:v>
                </c:pt>
                <c:pt idx="5374">
                  <c:v>12</c:v>
                </c:pt>
                <c:pt idx="5375">
                  <c:v>12</c:v>
                </c:pt>
                <c:pt idx="5376">
                  <c:v>12</c:v>
                </c:pt>
                <c:pt idx="5377">
                  <c:v>12</c:v>
                </c:pt>
                <c:pt idx="5378">
                  <c:v>12</c:v>
                </c:pt>
                <c:pt idx="5379">
                  <c:v>12</c:v>
                </c:pt>
                <c:pt idx="5380">
                  <c:v>12</c:v>
                </c:pt>
                <c:pt idx="5381">
                  <c:v>12</c:v>
                </c:pt>
                <c:pt idx="5382">
                  <c:v>12</c:v>
                </c:pt>
                <c:pt idx="5383">
                  <c:v>12</c:v>
                </c:pt>
                <c:pt idx="5384">
                  <c:v>12</c:v>
                </c:pt>
                <c:pt idx="5385">
                  <c:v>12</c:v>
                </c:pt>
                <c:pt idx="5386">
                  <c:v>12</c:v>
                </c:pt>
                <c:pt idx="5387">
                  <c:v>12</c:v>
                </c:pt>
                <c:pt idx="5388">
                  <c:v>12</c:v>
                </c:pt>
                <c:pt idx="5389">
                  <c:v>12</c:v>
                </c:pt>
                <c:pt idx="5390">
                  <c:v>12</c:v>
                </c:pt>
                <c:pt idx="5391">
                  <c:v>12</c:v>
                </c:pt>
                <c:pt idx="5392">
                  <c:v>12</c:v>
                </c:pt>
                <c:pt idx="5393">
                  <c:v>12</c:v>
                </c:pt>
                <c:pt idx="5394">
                  <c:v>12</c:v>
                </c:pt>
                <c:pt idx="5395">
                  <c:v>12</c:v>
                </c:pt>
                <c:pt idx="5396">
                  <c:v>12</c:v>
                </c:pt>
                <c:pt idx="5397">
                  <c:v>12</c:v>
                </c:pt>
                <c:pt idx="5398">
                  <c:v>12</c:v>
                </c:pt>
                <c:pt idx="5399">
                  <c:v>12</c:v>
                </c:pt>
                <c:pt idx="5400">
                  <c:v>12</c:v>
                </c:pt>
                <c:pt idx="5401">
                  <c:v>12</c:v>
                </c:pt>
                <c:pt idx="5402">
                  <c:v>12</c:v>
                </c:pt>
                <c:pt idx="5403">
                  <c:v>12</c:v>
                </c:pt>
                <c:pt idx="5404">
                  <c:v>12</c:v>
                </c:pt>
                <c:pt idx="5405">
                  <c:v>12</c:v>
                </c:pt>
                <c:pt idx="5406">
                  <c:v>12</c:v>
                </c:pt>
                <c:pt idx="5407">
                  <c:v>12</c:v>
                </c:pt>
                <c:pt idx="5408">
                  <c:v>12</c:v>
                </c:pt>
                <c:pt idx="5409">
                  <c:v>12</c:v>
                </c:pt>
                <c:pt idx="5410">
                  <c:v>12</c:v>
                </c:pt>
                <c:pt idx="5411">
                  <c:v>12</c:v>
                </c:pt>
                <c:pt idx="5412">
                  <c:v>12</c:v>
                </c:pt>
                <c:pt idx="5413">
                  <c:v>12</c:v>
                </c:pt>
                <c:pt idx="5414">
                  <c:v>12</c:v>
                </c:pt>
                <c:pt idx="5415">
                  <c:v>12</c:v>
                </c:pt>
                <c:pt idx="5416">
                  <c:v>12</c:v>
                </c:pt>
                <c:pt idx="5417">
                  <c:v>12</c:v>
                </c:pt>
                <c:pt idx="5418">
                  <c:v>12</c:v>
                </c:pt>
                <c:pt idx="5419">
                  <c:v>12</c:v>
                </c:pt>
                <c:pt idx="5420">
                  <c:v>12</c:v>
                </c:pt>
                <c:pt idx="5421">
                  <c:v>12</c:v>
                </c:pt>
                <c:pt idx="5422">
                  <c:v>12</c:v>
                </c:pt>
                <c:pt idx="5423">
                  <c:v>12</c:v>
                </c:pt>
                <c:pt idx="5424">
                  <c:v>12</c:v>
                </c:pt>
                <c:pt idx="5425">
                  <c:v>12</c:v>
                </c:pt>
                <c:pt idx="5426">
                  <c:v>12</c:v>
                </c:pt>
                <c:pt idx="5427">
                  <c:v>12</c:v>
                </c:pt>
                <c:pt idx="5428">
                  <c:v>12</c:v>
                </c:pt>
                <c:pt idx="5429">
                  <c:v>12</c:v>
                </c:pt>
                <c:pt idx="5430">
                  <c:v>12</c:v>
                </c:pt>
                <c:pt idx="5431">
                  <c:v>12</c:v>
                </c:pt>
                <c:pt idx="5432">
                  <c:v>12</c:v>
                </c:pt>
                <c:pt idx="5433">
                  <c:v>12</c:v>
                </c:pt>
                <c:pt idx="5434">
                  <c:v>12</c:v>
                </c:pt>
                <c:pt idx="5435">
                  <c:v>12</c:v>
                </c:pt>
                <c:pt idx="5436">
                  <c:v>12</c:v>
                </c:pt>
                <c:pt idx="5437">
                  <c:v>12</c:v>
                </c:pt>
                <c:pt idx="5438">
                  <c:v>12</c:v>
                </c:pt>
                <c:pt idx="5439">
                  <c:v>12</c:v>
                </c:pt>
                <c:pt idx="5440">
                  <c:v>11</c:v>
                </c:pt>
                <c:pt idx="5441">
                  <c:v>11</c:v>
                </c:pt>
                <c:pt idx="5442">
                  <c:v>12</c:v>
                </c:pt>
                <c:pt idx="5443">
                  <c:v>11</c:v>
                </c:pt>
                <c:pt idx="5444">
                  <c:v>12</c:v>
                </c:pt>
                <c:pt idx="5445">
                  <c:v>12</c:v>
                </c:pt>
                <c:pt idx="5446">
                  <c:v>12</c:v>
                </c:pt>
                <c:pt idx="5447">
                  <c:v>12</c:v>
                </c:pt>
                <c:pt idx="5448">
                  <c:v>11</c:v>
                </c:pt>
                <c:pt idx="5449">
                  <c:v>11</c:v>
                </c:pt>
                <c:pt idx="5450">
                  <c:v>11</c:v>
                </c:pt>
                <c:pt idx="5451">
                  <c:v>12</c:v>
                </c:pt>
                <c:pt idx="5452">
                  <c:v>12</c:v>
                </c:pt>
                <c:pt idx="5453">
                  <c:v>12</c:v>
                </c:pt>
                <c:pt idx="5454">
                  <c:v>11</c:v>
                </c:pt>
                <c:pt idx="5455">
                  <c:v>11</c:v>
                </c:pt>
                <c:pt idx="5456">
                  <c:v>11</c:v>
                </c:pt>
                <c:pt idx="5457">
                  <c:v>12</c:v>
                </c:pt>
                <c:pt idx="5458">
                  <c:v>12</c:v>
                </c:pt>
                <c:pt idx="5459">
                  <c:v>12</c:v>
                </c:pt>
                <c:pt idx="5460">
                  <c:v>11</c:v>
                </c:pt>
                <c:pt idx="5461">
                  <c:v>12</c:v>
                </c:pt>
                <c:pt idx="5462">
                  <c:v>12</c:v>
                </c:pt>
                <c:pt idx="5463">
                  <c:v>11</c:v>
                </c:pt>
                <c:pt idx="5464">
                  <c:v>11</c:v>
                </c:pt>
                <c:pt idx="5465">
                  <c:v>8</c:v>
                </c:pt>
                <c:pt idx="5466">
                  <c:v>11</c:v>
                </c:pt>
                <c:pt idx="5467">
                  <c:v>11</c:v>
                </c:pt>
                <c:pt idx="5468">
                  <c:v>11</c:v>
                </c:pt>
                <c:pt idx="5469">
                  <c:v>11</c:v>
                </c:pt>
                <c:pt idx="5470">
                  <c:v>11</c:v>
                </c:pt>
                <c:pt idx="5471">
                  <c:v>11</c:v>
                </c:pt>
                <c:pt idx="5472">
                  <c:v>11</c:v>
                </c:pt>
                <c:pt idx="5473">
                  <c:v>11</c:v>
                </c:pt>
                <c:pt idx="5474">
                  <c:v>11</c:v>
                </c:pt>
                <c:pt idx="5475">
                  <c:v>11</c:v>
                </c:pt>
                <c:pt idx="5476">
                  <c:v>11</c:v>
                </c:pt>
                <c:pt idx="5477">
                  <c:v>12</c:v>
                </c:pt>
                <c:pt idx="5478">
                  <c:v>11</c:v>
                </c:pt>
                <c:pt idx="5479">
                  <c:v>11</c:v>
                </c:pt>
                <c:pt idx="5480">
                  <c:v>11</c:v>
                </c:pt>
                <c:pt idx="5481">
                  <c:v>11</c:v>
                </c:pt>
                <c:pt idx="5482">
                  <c:v>11</c:v>
                </c:pt>
                <c:pt idx="5483">
                  <c:v>11</c:v>
                </c:pt>
                <c:pt idx="5484">
                  <c:v>11</c:v>
                </c:pt>
                <c:pt idx="5485">
                  <c:v>11</c:v>
                </c:pt>
                <c:pt idx="5486">
                  <c:v>11</c:v>
                </c:pt>
                <c:pt idx="5487">
                  <c:v>11</c:v>
                </c:pt>
                <c:pt idx="5488">
                  <c:v>11</c:v>
                </c:pt>
                <c:pt idx="5489">
                  <c:v>11</c:v>
                </c:pt>
                <c:pt idx="5490">
                  <c:v>11</c:v>
                </c:pt>
                <c:pt idx="5491">
                  <c:v>11</c:v>
                </c:pt>
                <c:pt idx="5492">
                  <c:v>11</c:v>
                </c:pt>
                <c:pt idx="5493">
                  <c:v>11</c:v>
                </c:pt>
                <c:pt idx="5494">
                  <c:v>11</c:v>
                </c:pt>
                <c:pt idx="5495">
                  <c:v>11</c:v>
                </c:pt>
                <c:pt idx="5496">
                  <c:v>11</c:v>
                </c:pt>
                <c:pt idx="5497">
                  <c:v>11</c:v>
                </c:pt>
                <c:pt idx="5498">
                  <c:v>11</c:v>
                </c:pt>
                <c:pt idx="5499">
                  <c:v>11</c:v>
                </c:pt>
                <c:pt idx="5500">
                  <c:v>11</c:v>
                </c:pt>
                <c:pt idx="5501">
                  <c:v>11</c:v>
                </c:pt>
                <c:pt idx="5502">
                  <c:v>11</c:v>
                </c:pt>
                <c:pt idx="5503">
                  <c:v>11</c:v>
                </c:pt>
                <c:pt idx="5504">
                  <c:v>11</c:v>
                </c:pt>
                <c:pt idx="5505">
                  <c:v>11</c:v>
                </c:pt>
                <c:pt idx="5506">
                  <c:v>11</c:v>
                </c:pt>
                <c:pt idx="5507">
                  <c:v>11</c:v>
                </c:pt>
                <c:pt idx="5508">
                  <c:v>11</c:v>
                </c:pt>
                <c:pt idx="5509">
                  <c:v>11</c:v>
                </c:pt>
                <c:pt idx="5510">
                  <c:v>11</c:v>
                </c:pt>
                <c:pt idx="5511">
                  <c:v>11</c:v>
                </c:pt>
                <c:pt idx="5512">
                  <c:v>11</c:v>
                </c:pt>
                <c:pt idx="5513">
                  <c:v>11</c:v>
                </c:pt>
                <c:pt idx="5514">
                  <c:v>11</c:v>
                </c:pt>
                <c:pt idx="5515">
                  <c:v>11</c:v>
                </c:pt>
                <c:pt idx="5516">
                  <c:v>11</c:v>
                </c:pt>
                <c:pt idx="5517">
                  <c:v>11</c:v>
                </c:pt>
                <c:pt idx="5518">
                  <c:v>11</c:v>
                </c:pt>
                <c:pt idx="5519">
                  <c:v>11</c:v>
                </c:pt>
                <c:pt idx="5520">
                  <c:v>11</c:v>
                </c:pt>
                <c:pt idx="5521">
                  <c:v>11</c:v>
                </c:pt>
                <c:pt idx="5522">
                  <c:v>11</c:v>
                </c:pt>
                <c:pt idx="5523">
                  <c:v>11</c:v>
                </c:pt>
                <c:pt idx="5524">
                  <c:v>11</c:v>
                </c:pt>
                <c:pt idx="5525">
                  <c:v>11</c:v>
                </c:pt>
                <c:pt idx="5526">
                  <c:v>11</c:v>
                </c:pt>
                <c:pt idx="5527">
                  <c:v>11</c:v>
                </c:pt>
                <c:pt idx="5528">
                  <c:v>11</c:v>
                </c:pt>
                <c:pt idx="5529">
                  <c:v>11</c:v>
                </c:pt>
                <c:pt idx="5530">
                  <c:v>11</c:v>
                </c:pt>
                <c:pt idx="5531">
                  <c:v>11</c:v>
                </c:pt>
                <c:pt idx="5532">
                  <c:v>11</c:v>
                </c:pt>
                <c:pt idx="5533">
                  <c:v>11</c:v>
                </c:pt>
                <c:pt idx="5534">
                  <c:v>11</c:v>
                </c:pt>
                <c:pt idx="5535">
                  <c:v>11</c:v>
                </c:pt>
                <c:pt idx="5536">
                  <c:v>11</c:v>
                </c:pt>
                <c:pt idx="5537">
                  <c:v>11</c:v>
                </c:pt>
                <c:pt idx="5538">
                  <c:v>11</c:v>
                </c:pt>
                <c:pt idx="5539">
                  <c:v>11</c:v>
                </c:pt>
                <c:pt idx="5540">
                  <c:v>11</c:v>
                </c:pt>
                <c:pt idx="5541">
                  <c:v>11</c:v>
                </c:pt>
                <c:pt idx="5542">
                  <c:v>11</c:v>
                </c:pt>
                <c:pt idx="5543">
                  <c:v>11</c:v>
                </c:pt>
                <c:pt idx="5544">
                  <c:v>11</c:v>
                </c:pt>
                <c:pt idx="5545">
                  <c:v>11</c:v>
                </c:pt>
                <c:pt idx="5546">
                  <c:v>11</c:v>
                </c:pt>
                <c:pt idx="5547">
                  <c:v>11</c:v>
                </c:pt>
                <c:pt idx="5548">
                  <c:v>11</c:v>
                </c:pt>
                <c:pt idx="5549">
                  <c:v>11</c:v>
                </c:pt>
                <c:pt idx="5550">
                  <c:v>11</c:v>
                </c:pt>
                <c:pt idx="5551">
                  <c:v>11</c:v>
                </c:pt>
                <c:pt idx="5552">
                  <c:v>11</c:v>
                </c:pt>
                <c:pt idx="5553">
                  <c:v>11</c:v>
                </c:pt>
                <c:pt idx="5554">
                  <c:v>11</c:v>
                </c:pt>
                <c:pt idx="5555">
                  <c:v>11</c:v>
                </c:pt>
                <c:pt idx="5556">
                  <c:v>11</c:v>
                </c:pt>
                <c:pt idx="5557">
                  <c:v>11</c:v>
                </c:pt>
                <c:pt idx="5558">
                  <c:v>11</c:v>
                </c:pt>
                <c:pt idx="5559">
                  <c:v>11</c:v>
                </c:pt>
                <c:pt idx="5560">
                  <c:v>11</c:v>
                </c:pt>
                <c:pt idx="5561">
                  <c:v>11</c:v>
                </c:pt>
                <c:pt idx="5562">
                  <c:v>11</c:v>
                </c:pt>
                <c:pt idx="5563">
                  <c:v>11</c:v>
                </c:pt>
                <c:pt idx="5564">
                  <c:v>11</c:v>
                </c:pt>
                <c:pt idx="5565">
                  <c:v>11</c:v>
                </c:pt>
                <c:pt idx="5566">
                  <c:v>11</c:v>
                </c:pt>
                <c:pt idx="5567">
                  <c:v>11</c:v>
                </c:pt>
                <c:pt idx="5568">
                  <c:v>11</c:v>
                </c:pt>
                <c:pt idx="5569">
                  <c:v>11</c:v>
                </c:pt>
                <c:pt idx="5570">
                  <c:v>11</c:v>
                </c:pt>
                <c:pt idx="5571">
                  <c:v>11</c:v>
                </c:pt>
                <c:pt idx="5572">
                  <c:v>11</c:v>
                </c:pt>
                <c:pt idx="5573">
                  <c:v>11</c:v>
                </c:pt>
                <c:pt idx="5574">
                  <c:v>11</c:v>
                </c:pt>
                <c:pt idx="5575">
                  <c:v>11</c:v>
                </c:pt>
                <c:pt idx="5576">
                  <c:v>11</c:v>
                </c:pt>
                <c:pt idx="5577">
                  <c:v>11</c:v>
                </c:pt>
                <c:pt idx="5578">
                  <c:v>11</c:v>
                </c:pt>
                <c:pt idx="5579">
                  <c:v>11</c:v>
                </c:pt>
                <c:pt idx="5580">
                  <c:v>11</c:v>
                </c:pt>
                <c:pt idx="5581">
                  <c:v>11</c:v>
                </c:pt>
                <c:pt idx="5582">
                  <c:v>11</c:v>
                </c:pt>
                <c:pt idx="5583">
                  <c:v>11</c:v>
                </c:pt>
                <c:pt idx="5584">
                  <c:v>11</c:v>
                </c:pt>
                <c:pt idx="5585">
                  <c:v>11</c:v>
                </c:pt>
                <c:pt idx="5586">
                  <c:v>11</c:v>
                </c:pt>
                <c:pt idx="5587">
                  <c:v>11</c:v>
                </c:pt>
                <c:pt idx="5588">
                  <c:v>11</c:v>
                </c:pt>
                <c:pt idx="5589">
                  <c:v>11</c:v>
                </c:pt>
                <c:pt idx="5590">
                  <c:v>11</c:v>
                </c:pt>
                <c:pt idx="5591">
                  <c:v>11</c:v>
                </c:pt>
                <c:pt idx="5592">
                  <c:v>11</c:v>
                </c:pt>
                <c:pt idx="5593">
                  <c:v>11</c:v>
                </c:pt>
                <c:pt idx="5594">
                  <c:v>11</c:v>
                </c:pt>
                <c:pt idx="5595">
                  <c:v>11</c:v>
                </c:pt>
                <c:pt idx="5596">
                  <c:v>11</c:v>
                </c:pt>
                <c:pt idx="5597">
                  <c:v>11</c:v>
                </c:pt>
                <c:pt idx="5598">
                  <c:v>11</c:v>
                </c:pt>
                <c:pt idx="5599">
                  <c:v>11</c:v>
                </c:pt>
                <c:pt idx="5600">
                  <c:v>11</c:v>
                </c:pt>
                <c:pt idx="5601">
                  <c:v>11</c:v>
                </c:pt>
                <c:pt idx="5602">
                  <c:v>11</c:v>
                </c:pt>
                <c:pt idx="5603">
                  <c:v>11</c:v>
                </c:pt>
                <c:pt idx="5604">
                  <c:v>11</c:v>
                </c:pt>
                <c:pt idx="5605">
                  <c:v>11</c:v>
                </c:pt>
                <c:pt idx="5606">
                  <c:v>11</c:v>
                </c:pt>
                <c:pt idx="5607">
                  <c:v>11</c:v>
                </c:pt>
                <c:pt idx="5608">
                  <c:v>11</c:v>
                </c:pt>
                <c:pt idx="5609">
                  <c:v>11</c:v>
                </c:pt>
                <c:pt idx="5610">
                  <c:v>11</c:v>
                </c:pt>
                <c:pt idx="5611">
                  <c:v>11</c:v>
                </c:pt>
                <c:pt idx="5612">
                  <c:v>11</c:v>
                </c:pt>
                <c:pt idx="5613">
                  <c:v>11</c:v>
                </c:pt>
                <c:pt idx="5614">
                  <c:v>11</c:v>
                </c:pt>
                <c:pt idx="5615">
                  <c:v>11</c:v>
                </c:pt>
                <c:pt idx="5616">
                  <c:v>11</c:v>
                </c:pt>
                <c:pt idx="5617">
                  <c:v>11</c:v>
                </c:pt>
                <c:pt idx="5618">
                  <c:v>11</c:v>
                </c:pt>
                <c:pt idx="5619">
                  <c:v>11</c:v>
                </c:pt>
                <c:pt idx="5620">
                  <c:v>11</c:v>
                </c:pt>
                <c:pt idx="5621">
                  <c:v>11</c:v>
                </c:pt>
                <c:pt idx="5622">
                  <c:v>11</c:v>
                </c:pt>
                <c:pt idx="5623">
                  <c:v>11</c:v>
                </c:pt>
                <c:pt idx="5624">
                  <c:v>11</c:v>
                </c:pt>
                <c:pt idx="5625">
                  <c:v>11</c:v>
                </c:pt>
                <c:pt idx="5626">
                  <c:v>11</c:v>
                </c:pt>
                <c:pt idx="5627">
                  <c:v>11</c:v>
                </c:pt>
                <c:pt idx="5628">
                  <c:v>11</c:v>
                </c:pt>
                <c:pt idx="5629">
                  <c:v>11</c:v>
                </c:pt>
                <c:pt idx="5630">
                  <c:v>11</c:v>
                </c:pt>
                <c:pt idx="5631">
                  <c:v>11</c:v>
                </c:pt>
                <c:pt idx="5632">
                  <c:v>11</c:v>
                </c:pt>
                <c:pt idx="5633">
                  <c:v>11</c:v>
                </c:pt>
                <c:pt idx="5634">
                  <c:v>11</c:v>
                </c:pt>
                <c:pt idx="5635">
                  <c:v>11</c:v>
                </c:pt>
                <c:pt idx="5636">
                  <c:v>11</c:v>
                </c:pt>
                <c:pt idx="5637">
                  <c:v>11</c:v>
                </c:pt>
                <c:pt idx="5638">
                  <c:v>11</c:v>
                </c:pt>
                <c:pt idx="5639">
                  <c:v>11</c:v>
                </c:pt>
                <c:pt idx="5640">
                  <c:v>11</c:v>
                </c:pt>
                <c:pt idx="5641">
                  <c:v>11</c:v>
                </c:pt>
                <c:pt idx="5642">
                  <c:v>11</c:v>
                </c:pt>
                <c:pt idx="5643">
                  <c:v>11</c:v>
                </c:pt>
                <c:pt idx="5644">
                  <c:v>11</c:v>
                </c:pt>
                <c:pt idx="5645">
                  <c:v>11</c:v>
                </c:pt>
                <c:pt idx="5646">
                  <c:v>11</c:v>
                </c:pt>
                <c:pt idx="5647">
                  <c:v>11</c:v>
                </c:pt>
                <c:pt idx="5648">
                  <c:v>11</c:v>
                </c:pt>
                <c:pt idx="5649">
                  <c:v>11</c:v>
                </c:pt>
                <c:pt idx="5650">
                  <c:v>11</c:v>
                </c:pt>
                <c:pt idx="5651">
                  <c:v>11</c:v>
                </c:pt>
                <c:pt idx="5652">
                  <c:v>11</c:v>
                </c:pt>
                <c:pt idx="5653">
                  <c:v>11</c:v>
                </c:pt>
                <c:pt idx="5654">
                  <c:v>11</c:v>
                </c:pt>
                <c:pt idx="5655">
                  <c:v>11</c:v>
                </c:pt>
                <c:pt idx="5656">
                  <c:v>11</c:v>
                </c:pt>
                <c:pt idx="5657">
                  <c:v>11</c:v>
                </c:pt>
                <c:pt idx="5658">
                  <c:v>11</c:v>
                </c:pt>
                <c:pt idx="5659">
                  <c:v>11</c:v>
                </c:pt>
                <c:pt idx="5660">
                  <c:v>7</c:v>
                </c:pt>
                <c:pt idx="5661">
                  <c:v>9</c:v>
                </c:pt>
                <c:pt idx="5662">
                  <c:v>10</c:v>
                </c:pt>
                <c:pt idx="5663">
                  <c:v>11</c:v>
                </c:pt>
                <c:pt idx="5664">
                  <c:v>11</c:v>
                </c:pt>
                <c:pt idx="5665">
                  <c:v>11</c:v>
                </c:pt>
                <c:pt idx="5666">
                  <c:v>11</c:v>
                </c:pt>
                <c:pt idx="5667">
                  <c:v>11</c:v>
                </c:pt>
                <c:pt idx="5668">
                  <c:v>11</c:v>
                </c:pt>
                <c:pt idx="5669">
                  <c:v>11</c:v>
                </c:pt>
                <c:pt idx="5670">
                  <c:v>11</c:v>
                </c:pt>
                <c:pt idx="5671">
                  <c:v>11</c:v>
                </c:pt>
                <c:pt idx="5672">
                  <c:v>11</c:v>
                </c:pt>
                <c:pt idx="5673">
                  <c:v>11</c:v>
                </c:pt>
                <c:pt idx="5674">
                  <c:v>11</c:v>
                </c:pt>
                <c:pt idx="5675">
                  <c:v>11</c:v>
                </c:pt>
                <c:pt idx="5676">
                  <c:v>11</c:v>
                </c:pt>
                <c:pt idx="5677">
                  <c:v>11</c:v>
                </c:pt>
                <c:pt idx="5678">
                  <c:v>11</c:v>
                </c:pt>
                <c:pt idx="5679">
                  <c:v>11</c:v>
                </c:pt>
                <c:pt idx="5680">
                  <c:v>11</c:v>
                </c:pt>
                <c:pt idx="5681">
                  <c:v>11</c:v>
                </c:pt>
                <c:pt idx="5682">
                  <c:v>11</c:v>
                </c:pt>
                <c:pt idx="5683">
                  <c:v>11</c:v>
                </c:pt>
                <c:pt idx="5684">
                  <c:v>11</c:v>
                </c:pt>
                <c:pt idx="5685">
                  <c:v>11</c:v>
                </c:pt>
                <c:pt idx="5686">
                  <c:v>11</c:v>
                </c:pt>
                <c:pt idx="5687">
                  <c:v>11</c:v>
                </c:pt>
                <c:pt idx="5688">
                  <c:v>11</c:v>
                </c:pt>
                <c:pt idx="5689">
                  <c:v>11</c:v>
                </c:pt>
                <c:pt idx="5690">
                  <c:v>11</c:v>
                </c:pt>
                <c:pt idx="5691">
                  <c:v>11</c:v>
                </c:pt>
                <c:pt idx="5692">
                  <c:v>11</c:v>
                </c:pt>
                <c:pt idx="5693">
                  <c:v>11</c:v>
                </c:pt>
                <c:pt idx="5694">
                  <c:v>11</c:v>
                </c:pt>
                <c:pt idx="5695">
                  <c:v>11</c:v>
                </c:pt>
                <c:pt idx="5696">
                  <c:v>11</c:v>
                </c:pt>
                <c:pt idx="5697">
                  <c:v>11</c:v>
                </c:pt>
                <c:pt idx="5698">
                  <c:v>11</c:v>
                </c:pt>
                <c:pt idx="5699">
                  <c:v>11</c:v>
                </c:pt>
                <c:pt idx="5700">
                  <c:v>11</c:v>
                </c:pt>
                <c:pt idx="5701">
                  <c:v>11</c:v>
                </c:pt>
                <c:pt idx="5702">
                  <c:v>11</c:v>
                </c:pt>
                <c:pt idx="5703">
                  <c:v>11</c:v>
                </c:pt>
                <c:pt idx="5704">
                  <c:v>11</c:v>
                </c:pt>
                <c:pt idx="5705">
                  <c:v>11</c:v>
                </c:pt>
                <c:pt idx="5706">
                  <c:v>11</c:v>
                </c:pt>
                <c:pt idx="5707">
                  <c:v>11</c:v>
                </c:pt>
                <c:pt idx="5708">
                  <c:v>11</c:v>
                </c:pt>
                <c:pt idx="5709">
                  <c:v>11</c:v>
                </c:pt>
                <c:pt idx="5710">
                  <c:v>11</c:v>
                </c:pt>
                <c:pt idx="5711">
                  <c:v>11</c:v>
                </c:pt>
                <c:pt idx="5712">
                  <c:v>11</c:v>
                </c:pt>
                <c:pt idx="5713">
                  <c:v>11</c:v>
                </c:pt>
                <c:pt idx="5714">
                  <c:v>11</c:v>
                </c:pt>
                <c:pt idx="5715">
                  <c:v>11</c:v>
                </c:pt>
                <c:pt idx="5716">
                  <c:v>11</c:v>
                </c:pt>
                <c:pt idx="5717">
                  <c:v>11</c:v>
                </c:pt>
                <c:pt idx="5718">
                  <c:v>11</c:v>
                </c:pt>
                <c:pt idx="5719">
                  <c:v>11</c:v>
                </c:pt>
                <c:pt idx="5720">
                  <c:v>11</c:v>
                </c:pt>
                <c:pt idx="5721">
                  <c:v>11</c:v>
                </c:pt>
                <c:pt idx="5722">
                  <c:v>11</c:v>
                </c:pt>
                <c:pt idx="5723">
                  <c:v>10</c:v>
                </c:pt>
                <c:pt idx="5724">
                  <c:v>11</c:v>
                </c:pt>
                <c:pt idx="5725">
                  <c:v>11</c:v>
                </c:pt>
                <c:pt idx="5726">
                  <c:v>11</c:v>
                </c:pt>
                <c:pt idx="5727">
                  <c:v>11</c:v>
                </c:pt>
                <c:pt idx="5728">
                  <c:v>11</c:v>
                </c:pt>
                <c:pt idx="5729">
                  <c:v>10</c:v>
                </c:pt>
                <c:pt idx="5730">
                  <c:v>11</c:v>
                </c:pt>
                <c:pt idx="5731">
                  <c:v>10</c:v>
                </c:pt>
                <c:pt idx="5732">
                  <c:v>11</c:v>
                </c:pt>
                <c:pt idx="5733">
                  <c:v>10</c:v>
                </c:pt>
                <c:pt idx="5734">
                  <c:v>10</c:v>
                </c:pt>
                <c:pt idx="5735">
                  <c:v>10</c:v>
                </c:pt>
                <c:pt idx="5736">
                  <c:v>11</c:v>
                </c:pt>
                <c:pt idx="5737">
                  <c:v>10</c:v>
                </c:pt>
                <c:pt idx="5738">
                  <c:v>11</c:v>
                </c:pt>
                <c:pt idx="5739">
                  <c:v>10</c:v>
                </c:pt>
                <c:pt idx="5740">
                  <c:v>10</c:v>
                </c:pt>
                <c:pt idx="5741">
                  <c:v>10</c:v>
                </c:pt>
                <c:pt idx="5742">
                  <c:v>10</c:v>
                </c:pt>
                <c:pt idx="5743">
                  <c:v>10</c:v>
                </c:pt>
                <c:pt idx="5744">
                  <c:v>10</c:v>
                </c:pt>
                <c:pt idx="5745">
                  <c:v>10</c:v>
                </c:pt>
                <c:pt idx="5746">
                  <c:v>10</c:v>
                </c:pt>
                <c:pt idx="5747">
                  <c:v>10</c:v>
                </c:pt>
                <c:pt idx="5748">
                  <c:v>10</c:v>
                </c:pt>
                <c:pt idx="5749">
                  <c:v>10</c:v>
                </c:pt>
                <c:pt idx="5750">
                  <c:v>10</c:v>
                </c:pt>
                <c:pt idx="5751">
                  <c:v>10</c:v>
                </c:pt>
                <c:pt idx="5752">
                  <c:v>10</c:v>
                </c:pt>
                <c:pt idx="5753">
                  <c:v>10</c:v>
                </c:pt>
                <c:pt idx="5754">
                  <c:v>10</c:v>
                </c:pt>
                <c:pt idx="5755">
                  <c:v>10</c:v>
                </c:pt>
                <c:pt idx="5756">
                  <c:v>10</c:v>
                </c:pt>
                <c:pt idx="5757">
                  <c:v>10</c:v>
                </c:pt>
                <c:pt idx="5758">
                  <c:v>10</c:v>
                </c:pt>
                <c:pt idx="5759">
                  <c:v>10</c:v>
                </c:pt>
                <c:pt idx="5760">
                  <c:v>10</c:v>
                </c:pt>
                <c:pt idx="5761">
                  <c:v>10</c:v>
                </c:pt>
                <c:pt idx="5762">
                  <c:v>10</c:v>
                </c:pt>
                <c:pt idx="5763">
                  <c:v>10</c:v>
                </c:pt>
                <c:pt idx="5764">
                  <c:v>11</c:v>
                </c:pt>
                <c:pt idx="5765">
                  <c:v>10</c:v>
                </c:pt>
                <c:pt idx="5766">
                  <c:v>10</c:v>
                </c:pt>
                <c:pt idx="5767">
                  <c:v>10</c:v>
                </c:pt>
                <c:pt idx="5768">
                  <c:v>10</c:v>
                </c:pt>
                <c:pt idx="5769">
                  <c:v>10</c:v>
                </c:pt>
                <c:pt idx="5770">
                  <c:v>10</c:v>
                </c:pt>
                <c:pt idx="5771">
                  <c:v>10</c:v>
                </c:pt>
                <c:pt idx="5772">
                  <c:v>10</c:v>
                </c:pt>
                <c:pt idx="5773">
                  <c:v>10</c:v>
                </c:pt>
                <c:pt idx="5774">
                  <c:v>10</c:v>
                </c:pt>
                <c:pt idx="5775">
                  <c:v>10</c:v>
                </c:pt>
                <c:pt idx="5776">
                  <c:v>10</c:v>
                </c:pt>
                <c:pt idx="5777">
                  <c:v>10</c:v>
                </c:pt>
                <c:pt idx="5778">
                  <c:v>10</c:v>
                </c:pt>
                <c:pt idx="5779">
                  <c:v>10</c:v>
                </c:pt>
                <c:pt idx="5780">
                  <c:v>10</c:v>
                </c:pt>
                <c:pt idx="5781">
                  <c:v>10</c:v>
                </c:pt>
                <c:pt idx="5782">
                  <c:v>10</c:v>
                </c:pt>
                <c:pt idx="5783">
                  <c:v>10</c:v>
                </c:pt>
                <c:pt idx="5784">
                  <c:v>10</c:v>
                </c:pt>
                <c:pt idx="5785">
                  <c:v>10</c:v>
                </c:pt>
                <c:pt idx="5786">
                  <c:v>10</c:v>
                </c:pt>
                <c:pt idx="5787">
                  <c:v>10</c:v>
                </c:pt>
                <c:pt idx="5788">
                  <c:v>10</c:v>
                </c:pt>
                <c:pt idx="5789">
                  <c:v>10</c:v>
                </c:pt>
                <c:pt idx="5790">
                  <c:v>10</c:v>
                </c:pt>
                <c:pt idx="5791">
                  <c:v>10</c:v>
                </c:pt>
                <c:pt idx="5792">
                  <c:v>10</c:v>
                </c:pt>
                <c:pt idx="5793">
                  <c:v>10</c:v>
                </c:pt>
                <c:pt idx="5794">
                  <c:v>10</c:v>
                </c:pt>
                <c:pt idx="5795">
                  <c:v>10</c:v>
                </c:pt>
                <c:pt idx="5796">
                  <c:v>10</c:v>
                </c:pt>
                <c:pt idx="5797">
                  <c:v>10</c:v>
                </c:pt>
                <c:pt idx="5798">
                  <c:v>10</c:v>
                </c:pt>
                <c:pt idx="5799">
                  <c:v>10</c:v>
                </c:pt>
                <c:pt idx="5800">
                  <c:v>10</c:v>
                </c:pt>
                <c:pt idx="5801">
                  <c:v>10</c:v>
                </c:pt>
                <c:pt idx="5802">
                  <c:v>10</c:v>
                </c:pt>
                <c:pt idx="5803">
                  <c:v>10</c:v>
                </c:pt>
                <c:pt idx="5804">
                  <c:v>10</c:v>
                </c:pt>
                <c:pt idx="5805">
                  <c:v>10</c:v>
                </c:pt>
                <c:pt idx="5806">
                  <c:v>10</c:v>
                </c:pt>
                <c:pt idx="5807">
                  <c:v>10</c:v>
                </c:pt>
                <c:pt idx="5808">
                  <c:v>10</c:v>
                </c:pt>
                <c:pt idx="5809">
                  <c:v>10</c:v>
                </c:pt>
                <c:pt idx="5810">
                  <c:v>10</c:v>
                </c:pt>
                <c:pt idx="5811">
                  <c:v>10</c:v>
                </c:pt>
                <c:pt idx="5812">
                  <c:v>10</c:v>
                </c:pt>
                <c:pt idx="5813">
                  <c:v>10</c:v>
                </c:pt>
                <c:pt idx="5814">
                  <c:v>10</c:v>
                </c:pt>
                <c:pt idx="5815">
                  <c:v>10</c:v>
                </c:pt>
                <c:pt idx="5816">
                  <c:v>10</c:v>
                </c:pt>
                <c:pt idx="5817">
                  <c:v>10</c:v>
                </c:pt>
                <c:pt idx="5818">
                  <c:v>10</c:v>
                </c:pt>
                <c:pt idx="5819">
                  <c:v>10</c:v>
                </c:pt>
                <c:pt idx="5820">
                  <c:v>10</c:v>
                </c:pt>
                <c:pt idx="5821">
                  <c:v>10</c:v>
                </c:pt>
                <c:pt idx="5822">
                  <c:v>10</c:v>
                </c:pt>
                <c:pt idx="5823">
                  <c:v>10</c:v>
                </c:pt>
                <c:pt idx="5824">
                  <c:v>10</c:v>
                </c:pt>
                <c:pt idx="5825">
                  <c:v>10</c:v>
                </c:pt>
                <c:pt idx="5826">
                  <c:v>10</c:v>
                </c:pt>
                <c:pt idx="5827">
                  <c:v>10</c:v>
                </c:pt>
                <c:pt idx="5828">
                  <c:v>10</c:v>
                </c:pt>
                <c:pt idx="5829">
                  <c:v>10</c:v>
                </c:pt>
                <c:pt idx="5830">
                  <c:v>10</c:v>
                </c:pt>
                <c:pt idx="5831">
                  <c:v>10</c:v>
                </c:pt>
                <c:pt idx="5832">
                  <c:v>10</c:v>
                </c:pt>
                <c:pt idx="5833">
                  <c:v>10</c:v>
                </c:pt>
                <c:pt idx="5834">
                  <c:v>10</c:v>
                </c:pt>
                <c:pt idx="5835">
                  <c:v>10</c:v>
                </c:pt>
                <c:pt idx="5836">
                  <c:v>10</c:v>
                </c:pt>
                <c:pt idx="5837">
                  <c:v>10</c:v>
                </c:pt>
                <c:pt idx="5838">
                  <c:v>10</c:v>
                </c:pt>
                <c:pt idx="5839">
                  <c:v>10</c:v>
                </c:pt>
                <c:pt idx="5840">
                  <c:v>10</c:v>
                </c:pt>
                <c:pt idx="5841">
                  <c:v>10</c:v>
                </c:pt>
                <c:pt idx="5842">
                  <c:v>10</c:v>
                </c:pt>
                <c:pt idx="5843">
                  <c:v>10</c:v>
                </c:pt>
                <c:pt idx="5844">
                  <c:v>10</c:v>
                </c:pt>
                <c:pt idx="5845">
                  <c:v>10</c:v>
                </c:pt>
                <c:pt idx="5846">
                  <c:v>10</c:v>
                </c:pt>
                <c:pt idx="5847">
                  <c:v>10</c:v>
                </c:pt>
                <c:pt idx="5848">
                  <c:v>10</c:v>
                </c:pt>
                <c:pt idx="5849">
                  <c:v>10</c:v>
                </c:pt>
                <c:pt idx="5850">
                  <c:v>10</c:v>
                </c:pt>
                <c:pt idx="5851">
                  <c:v>10</c:v>
                </c:pt>
                <c:pt idx="5852">
                  <c:v>10</c:v>
                </c:pt>
                <c:pt idx="5853">
                  <c:v>10</c:v>
                </c:pt>
                <c:pt idx="5854">
                  <c:v>10</c:v>
                </c:pt>
                <c:pt idx="5855">
                  <c:v>7</c:v>
                </c:pt>
                <c:pt idx="5856">
                  <c:v>9</c:v>
                </c:pt>
                <c:pt idx="5857">
                  <c:v>10</c:v>
                </c:pt>
                <c:pt idx="5858">
                  <c:v>10</c:v>
                </c:pt>
                <c:pt idx="5859">
                  <c:v>10</c:v>
                </c:pt>
                <c:pt idx="5860">
                  <c:v>10</c:v>
                </c:pt>
                <c:pt idx="5861">
                  <c:v>10</c:v>
                </c:pt>
                <c:pt idx="5862">
                  <c:v>10</c:v>
                </c:pt>
                <c:pt idx="5863">
                  <c:v>10</c:v>
                </c:pt>
                <c:pt idx="5864">
                  <c:v>10</c:v>
                </c:pt>
                <c:pt idx="5865">
                  <c:v>10</c:v>
                </c:pt>
                <c:pt idx="5866">
                  <c:v>10</c:v>
                </c:pt>
                <c:pt idx="5867">
                  <c:v>10</c:v>
                </c:pt>
                <c:pt idx="5868">
                  <c:v>10</c:v>
                </c:pt>
                <c:pt idx="5869">
                  <c:v>10</c:v>
                </c:pt>
                <c:pt idx="5870">
                  <c:v>10</c:v>
                </c:pt>
                <c:pt idx="5871">
                  <c:v>10</c:v>
                </c:pt>
                <c:pt idx="5872">
                  <c:v>10</c:v>
                </c:pt>
                <c:pt idx="5873">
                  <c:v>10</c:v>
                </c:pt>
                <c:pt idx="5874">
                  <c:v>10</c:v>
                </c:pt>
                <c:pt idx="5875">
                  <c:v>10</c:v>
                </c:pt>
                <c:pt idx="5876">
                  <c:v>10</c:v>
                </c:pt>
                <c:pt idx="5877">
                  <c:v>10</c:v>
                </c:pt>
                <c:pt idx="5878">
                  <c:v>10</c:v>
                </c:pt>
                <c:pt idx="5879">
                  <c:v>10</c:v>
                </c:pt>
                <c:pt idx="5880">
                  <c:v>10</c:v>
                </c:pt>
                <c:pt idx="5881">
                  <c:v>10</c:v>
                </c:pt>
                <c:pt idx="5882">
                  <c:v>10</c:v>
                </c:pt>
                <c:pt idx="5883">
                  <c:v>10</c:v>
                </c:pt>
                <c:pt idx="5884">
                  <c:v>10</c:v>
                </c:pt>
                <c:pt idx="5885">
                  <c:v>10</c:v>
                </c:pt>
                <c:pt idx="5886">
                  <c:v>10</c:v>
                </c:pt>
                <c:pt idx="5887">
                  <c:v>10</c:v>
                </c:pt>
                <c:pt idx="5888">
                  <c:v>10</c:v>
                </c:pt>
                <c:pt idx="5889">
                  <c:v>10</c:v>
                </c:pt>
                <c:pt idx="5890">
                  <c:v>10</c:v>
                </c:pt>
                <c:pt idx="5891">
                  <c:v>10</c:v>
                </c:pt>
                <c:pt idx="5892">
                  <c:v>10</c:v>
                </c:pt>
                <c:pt idx="5893">
                  <c:v>10</c:v>
                </c:pt>
                <c:pt idx="5894">
                  <c:v>10</c:v>
                </c:pt>
                <c:pt idx="5895">
                  <c:v>10</c:v>
                </c:pt>
                <c:pt idx="5896">
                  <c:v>10</c:v>
                </c:pt>
                <c:pt idx="5897">
                  <c:v>10</c:v>
                </c:pt>
                <c:pt idx="5898">
                  <c:v>10</c:v>
                </c:pt>
                <c:pt idx="5899">
                  <c:v>10</c:v>
                </c:pt>
                <c:pt idx="5900">
                  <c:v>10</c:v>
                </c:pt>
                <c:pt idx="5901">
                  <c:v>10</c:v>
                </c:pt>
                <c:pt idx="5902">
                  <c:v>10</c:v>
                </c:pt>
                <c:pt idx="5903">
                  <c:v>10</c:v>
                </c:pt>
                <c:pt idx="5904">
                  <c:v>10</c:v>
                </c:pt>
                <c:pt idx="5905">
                  <c:v>10</c:v>
                </c:pt>
                <c:pt idx="5906">
                  <c:v>10</c:v>
                </c:pt>
                <c:pt idx="5907">
                  <c:v>10</c:v>
                </c:pt>
                <c:pt idx="5908">
                  <c:v>10</c:v>
                </c:pt>
                <c:pt idx="5909">
                  <c:v>10</c:v>
                </c:pt>
                <c:pt idx="5910">
                  <c:v>10</c:v>
                </c:pt>
                <c:pt idx="5911">
                  <c:v>10</c:v>
                </c:pt>
                <c:pt idx="5912">
                  <c:v>10</c:v>
                </c:pt>
                <c:pt idx="5913">
                  <c:v>10</c:v>
                </c:pt>
                <c:pt idx="5914">
                  <c:v>10</c:v>
                </c:pt>
                <c:pt idx="5915">
                  <c:v>10</c:v>
                </c:pt>
                <c:pt idx="5916">
                  <c:v>10</c:v>
                </c:pt>
                <c:pt idx="5917">
                  <c:v>10</c:v>
                </c:pt>
                <c:pt idx="5918">
                  <c:v>10</c:v>
                </c:pt>
                <c:pt idx="5919">
                  <c:v>10</c:v>
                </c:pt>
                <c:pt idx="5920">
                  <c:v>10</c:v>
                </c:pt>
                <c:pt idx="5921">
                  <c:v>10</c:v>
                </c:pt>
                <c:pt idx="5922">
                  <c:v>10</c:v>
                </c:pt>
                <c:pt idx="5923">
                  <c:v>10</c:v>
                </c:pt>
                <c:pt idx="5924">
                  <c:v>10</c:v>
                </c:pt>
                <c:pt idx="5925">
                  <c:v>10</c:v>
                </c:pt>
                <c:pt idx="5926">
                  <c:v>10</c:v>
                </c:pt>
                <c:pt idx="5927">
                  <c:v>10</c:v>
                </c:pt>
                <c:pt idx="5928">
                  <c:v>10</c:v>
                </c:pt>
                <c:pt idx="5929">
                  <c:v>10</c:v>
                </c:pt>
                <c:pt idx="5930">
                  <c:v>10</c:v>
                </c:pt>
                <c:pt idx="5931">
                  <c:v>10</c:v>
                </c:pt>
                <c:pt idx="5932">
                  <c:v>10</c:v>
                </c:pt>
                <c:pt idx="5933">
                  <c:v>10</c:v>
                </c:pt>
                <c:pt idx="5934">
                  <c:v>10</c:v>
                </c:pt>
                <c:pt idx="5935">
                  <c:v>10</c:v>
                </c:pt>
                <c:pt idx="5936">
                  <c:v>10</c:v>
                </c:pt>
                <c:pt idx="5937">
                  <c:v>10</c:v>
                </c:pt>
                <c:pt idx="5938">
                  <c:v>10</c:v>
                </c:pt>
                <c:pt idx="5939">
                  <c:v>10</c:v>
                </c:pt>
                <c:pt idx="5940">
                  <c:v>10</c:v>
                </c:pt>
                <c:pt idx="5941">
                  <c:v>10</c:v>
                </c:pt>
                <c:pt idx="5942">
                  <c:v>10</c:v>
                </c:pt>
                <c:pt idx="5943">
                  <c:v>10</c:v>
                </c:pt>
                <c:pt idx="5944">
                  <c:v>10</c:v>
                </c:pt>
                <c:pt idx="5945">
                  <c:v>10</c:v>
                </c:pt>
                <c:pt idx="5946">
                  <c:v>10</c:v>
                </c:pt>
                <c:pt idx="5947">
                  <c:v>10</c:v>
                </c:pt>
                <c:pt idx="5948">
                  <c:v>10</c:v>
                </c:pt>
                <c:pt idx="5949">
                  <c:v>10</c:v>
                </c:pt>
                <c:pt idx="5950">
                  <c:v>10</c:v>
                </c:pt>
                <c:pt idx="5951">
                  <c:v>10</c:v>
                </c:pt>
                <c:pt idx="5952">
                  <c:v>10</c:v>
                </c:pt>
                <c:pt idx="5953">
                  <c:v>10</c:v>
                </c:pt>
                <c:pt idx="5954">
                  <c:v>10</c:v>
                </c:pt>
                <c:pt idx="5955">
                  <c:v>10</c:v>
                </c:pt>
                <c:pt idx="5956">
                  <c:v>10</c:v>
                </c:pt>
                <c:pt idx="5957">
                  <c:v>10</c:v>
                </c:pt>
                <c:pt idx="5958">
                  <c:v>10</c:v>
                </c:pt>
                <c:pt idx="5959">
                  <c:v>10</c:v>
                </c:pt>
                <c:pt idx="5960">
                  <c:v>10</c:v>
                </c:pt>
                <c:pt idx="5961">
                  <c:v>10</c:v>
                </c:pt>
                <c:pt idx="5962">
                  <c:v>10</c:v>
                </c:pt>
                <c:pt idx="5963">
                  <c:v>10</c:v>
                </c:pt>
                <c:pt idx="5964">
                  <c:v>10</c:v>
                </c:pt>
                <c:pt idx="5965">
                  <c:v>10</c:v>
                </c:pt>
                <c:pt idx="5966">
                  <c:v>10</c:v>
                </c:pt>
                <c:pt idx="5967">
                  <c:v>10</c:v>
                </c:pt>
                <c:pt idx="5968">
                  <c:v>10</c:v>
                </c:pt>
                <c:pt idx="5969">
                  <c:v>10</c:v>
                </c:pt>
                <c:pt idx="5970">
                  <c:v>10</c:v>
                </c:pt>
                <c:pt idx="5971">
                  <c:v>10</c:v>
                </c:pt>
                <c:pt idx="5972">
                  <c:v>10</c:v>
                </c:pt>
                <c:pt idx="5973">
                  <c:v>10</c:v>
                </c:pt>
                <c:pt idx="5974">
                  <c:v>10</c:v>
                </c:pt>
                <c:pt idx="5975">
                  <c:v>9</c:v>
                </c:pt>
                <c:pt idx="5976">
                  <c:v>9</c:v>
                </c:pt>
                <c:pt idx="5977">
                  <c:v>10</c:v>
                </c:pt>
                <c:pt idx="5978">
                  <c:v>10</c:v>
                </c:pt>
                <c:pt idx="5979">
                  <c:v>10</c:v>
                </c:pt>
                <c:pt idx="5980">
                  <c:v>10</c:v>
                </c:pt>
                <c:pt idx="5981">
                  <c:v>10</c:v>
                </c:pt>
                <c:pt idx="5982">
                  <c:v>10</c:v>
                </c:pt>
                <c:pt idx="5983">
                  <c:v>9</c:v>
                </c:pt>
                <c:pt idx="5984">
                  <c:v>9</c:v>
                </c:pt>
                <c:pt idx="5985">
                  <c:v>9</c:v>
                </c:pt>
                <c:pt idx="5986">
                  <c:v>9</c:v>
                </c:pt>
                <c:pt idx="5987">
                  <c:v>10</c:v>
                </c:pt>
                <c:pt idx="5988">
                  <c:v>9</c:v>
                </c:pt>
                <c:pt idx="5989">
                  <c:v>9</c:v>
                </c:pt>
                <c:pt idx="5990">
                  <c:v>9</c:v>
                </c:pt>
                <c:pt idx="5991">
                  <c:v>9</c:v>
                </c:pt>
                <c:pt idx="5992">
                  <c:v>9</c:v>
                </c:pt>
                <c:pt idx="5993">
                  <c:v>9</c:v>
                </c:pt>
                <c:pt idx="5994">
                  <c:v>9</c:v>
                </c:pt>
                <c:pt idx="5995">
                  <c:v>10</c:v>
                </c:pt>
                <c:pt idx="5996">
                  <c:v>9</c:v>
                </c:pt>
                <c:pt idx="5997">
                  <c:v>9</c:v>
                </c:pt>
                <c:pt idx="5998">
                  <c:v>9</c:v>
                </c:pt>
                <c:pt idx="5999">
                  <c:v>9</c:v>
                </c:pt>
                <c:pt idx="6000">
                  <c:v>9</c:v>
                </c:pt>
                <c:pt idx="6001">
                  <c:v>9</c:v>
                </c:pt>
                <c:pt idx="6002">
                  <c:v>9</c:v>
                </c:pt>
                <c:pt idx="6003">
                  <c:v>9</c:v>
                </c:pt>
                <c:pt idx="6004">
                  <c:v>9</c:v>
                </c:pt>
                <c:pt idx="6005">
                  <c:v>9</c:v>
                </c:pt>
                <c:pt idx="6006">
                  <c:v>9</c:v>
                </c:pt>
                <c:pt idx="6007">
                  <c:v>9</c:v>
                </c:pt>
                <c:pt idx="6008">
                  <c:v>9</c:v>
                </c:pt>
                <c:pt idx="6009">
                  <c:v>9</c:v>
                </c:pt>
                <c:pt idx="6010">
                  <c:v>9</c:v>
                </c:pt>
                <c:pt idx="6011">
                  <c:v>9</c:v>
                </c:pt>
                <c:pt idx="6012">
                  <c:v>9</c:v>
                </c:pt>
                <c:pt idx="6013">
                  <c:v>9</c:v>
                </c:pt>
                <c:pt idx="6014">
                  <c:v>9</c:v>
                </c:pt>
                <c:pt idx="6015">
                  <c:v>9</c:v>
                </c:pt>
                <c:pt idx="6016">
                  <c:v>9</c:v>
                </c:pt>
                <c:pt idx="6017">
                  <c:v>9</c:v>
                </c:pt>
                <c:pt idx="6018">
                  <c:v>9</c:v>
                </c:pt>
                <c:pt idx="6019">
                  <c:v>9</c:v>
                </c:pt>
                <c:pt idx="6020">
                  <c:v>9</c:v>
                </c:pt>
                <c:pt idx="6021">
                  <c:v>9</c:v>
                </c:pt>
                <c:pt idx="6022">
                  <c:v>9</c:v>
                </c:pt>
                <c:pt idx="6023">
                  <c:v>9</c:v>
                </c:pt>
                <c:pt idx="6024">
                  <c:v>9</c:v>
                </c:pt>
                <c:pt idx="6025">
                  <c:v>9</c:v>
                </c:pt>
                <c:pt idx="6026">
                  <c:v>9</c:v>
                </c:pt>
                <c:pt idx="6027">
                  <c:v>9</c:v>
                </c:pt>
                <c:pt idx="6028">
                  <c:v>9</c:v>
                </c:pt>
                <c:pt idx="6029">
                  <c:v>9</c:v>
                </c:pt>
                <c:pt idx="6030">
                  <c:v>9</c:v>
                </c:pt>
                <c:pt idx="6031">
                  <c:v>9</c:v>
                </c:pt>
                <c:pt idx="6032">
                  <c:v>9</c:v>
                </c:pt>
                <c:pt idx="6033">
                  <c:v>9</c:v>
                </c:pt>
                <c:pt idx="6034">
                  <c:v>9</c:v>
                </c:pt>
                <c:pt idx="6035">
                  <c:v>9</c:v>
                </c:pt>
                <c:pt idx="6036">
                  <c:v>9</c:v>
                </c:pt>
                <c:pt idx="6037">
                  <c:v>10</c:v>
                </c:pt>
                <c:pt idx="6038">
                  <c:v>10</c:v>
                </c:pt>
                <c:pt idx="6039">
                  <c:v>10</c:v>
                </c:pt>
                <c:pt idx="6040">
                  <c:v>9</c:v>
                </c:pt>
                <c:pt idx="6041">
                  <c:v>9</c:v>
                </c:pt>
                <c:pt idx="6042">
                  <c:v>9</c:v>
                </c:pt>
                <c:pt idx="6043">
                  <c:v>9</c:v>
                </c:pt>
                <c:pt idx="6044">
                  <c:v>9</c:v>
                </c:pt>
                <c:pt idx="6045">
                  <c:v>9</c:v>
                </c:pt>
                <c:pt idx="6046">
                  <c:v>9</c:v>
                </c:pt>
                <c:pt idx="6047">
                  <c:v>9</c:v>
                </c:pt>
                <c:pt idx="6048">
                  <c:v>9</c:v>
                </c:pt>
                <c:pt idx="6049">
                  <c:v>9</c:v>
                </c:pt>
                <c:pt idx="6050">
                  <c:v>7</c:v>
                </c:pt>
                <c:pt idx="6051">
                  <c:v>8</c:v>
                </c:pt>
                <c:pt idx="6052">
                  <c:v>9</c:v>
                </c:pt>
                <c:pt idx="6053">
                  <c:v>9</c:v>
                </c:pt>
                <c:pt idx="6054">
                  <c:v>9</c:v>
                </c:pt>
                <c:pt idx="6055">
                  <c:v>9</c:v>
                </c:pt>
                <c:pt idx="6056">
                  <c:v>9</c:v>
                </c:pt>
                <c:pt idx="6057">
                  <c:v>9</c:v>
                </c:pt>
                <c:pt idx="6058">
                  <c:v>9</c:v>
                </c:pt>
                <c:pt idx="6059">
                  <c:v>9</c:v>
                </c:pt>
                <c:pt idx="6060">
                  <c:v>9</c:v>
                </c:pt>
                <c:pt idx="6061">
                  <c:v>9</c:v>
                </c:pt>
                <c:pt idx="6062">
                  <c:v>9</c:v>
                </c:pt>
                <c:pt idx="6063">
                  <c:v>9</c:v>
                </c:pt>
                <c:pt idx="6064">
                  <c:v>9</c:v>
                </c:pt>
                <c:pt idx="6065">
                  <c:v>9</c:v>
                </c:pt>
                <c:pt idx="6066">
                  <c:v>9</c:v>
                </c:pt>
                <c:pt idx="6067">
                  <c:v>9</c:v>
                </c:pt>
                <c:pt idx="6068">
                  <c:v>9</c:v>
                </c:pt>
                <c:pt idx="6069">
                  <c:v>9</c:v>
                </c:pt>
                <c:pt idx="6070">
                  <c:v>9</c:v>
                </c:pt>
                <c:pt idx="6071">
                  <c:v>9</c:v>
                </c:pt>
                <c:pt idx="6072">
                  <c:v>9</c:v>
                </c:pt>
                <c:pt idx="6073">
                  <c:v>9</c:v>
                </c:pt>
                <c:pt idx="6074">
                  <c:v>9</c:v>
                </c:pt>
                <c:pt idx="6075">
                  <c:v>9</c:v>
                </c:pt>
                <c:pt idx="6076">
                  <c:v>9</c:v>
                </c:pt>
                <c:pt idx="6077">
                  <c:v>9</c:v>
                </c:pt>
                <c:pt idx="6078">
                  <c:v>9</c:v>
                </c:pt>
                <c:pt idx="6079">
                  <c:v>9</c:v>
                </c:pt>
                <c:pt idx="6080">
                  <c:v>9</c:v>
                </c:pt>
                <c:pt idx="6081">
                  <c:v>9</c:v>
                </c:pt>
                <c:pt idx="6082">
                  <c:v>9</c:v>
                </c:pt>
                <c:pt idx="6083">
                  <c:v>9</c:v>
                </c:pt>
                <c:pt idx="6084">
                  <c:v>9</c:v>
                </c:pt>
                <c:pt idx="6085">
                  <c:v>9</c:v>
                </c:pt>
                <c:pt idx="6086">
                  <c:v>9</c:v>
                </c:pt>
                <c:pt idx="6087">
                  <c:v>9</c:v>
                </c:pt>
                <c:pt idx="6088">
                  <c:v>9</c:v>
                </c:pt>
                <c:pt idx="6089">
                  <c:v>9</c:v>
                </c:pt>
                <c:pt idx="6090">
                  <c:v>9</c:v>
                </c:pt>
                <c:pt idx="6091">
                  <c:v>9</c:v>
                </c:pt>
                <c:pt idx="6092">
                  <c:v>9</c:v>
                </c:pt>
                <c:pt idx="6093">
                  <c:v>9</c:v>
                </c:pt>
                <c:pt idx="6094">
                  <c:v>9</c:v>
                </c:pt>
                <c:pt idx="6095">
                  <c:v>9</c:v>
                </c:pt>
                <c:pt idx="6096">
                  <c:v>9</c:v>
                </c:pt>
                <c:pt idx="6097">
                  <c:v>9</c:v>
                </c:pt>
                <c:pt idx="6098">
                  <c:v>9</c:v>
                </c:pt>
                <c:pt idx="6099">
                  <c:v>9</c:v>
                </c:pt>
                <c:pt idx="6100">
                  <c:v>9</c:v>
                </c:pt>
                <c:pt idx="6101">
                  <c:v>9</c:v>
                </c:pt>
                <c:pt idx="6102">
                  <c:v>9</c:v>
                </c:pt>
                <c:pt idx="6103">
                  <c:v>9</c:v>
                </c:pt>
                <c:pt idx="6104">
                  <c:v>9</c:v>
                </c:pt>
                <c:pt idx="6105">
                  <c:v>9</c:v>
                </c:pt>
                <c:pt idx="6106">
                  <c:v>9</c:v>
                </c:pt>
                <c:pt idx="6107">
                  <c:v>9</c:v>
                </c:pt>
                <c:pt idx="6108">
                  <c:v>9</c:v>
                </c:pt>
                <c:pt idx="6109">
                  <c:v>9</c:v>
                </c:pt>
                <c:pt idx="6110">
                  <c:v>9</c:v>
                </c:pt>
                <c:pt idx="6111">
                  <c:v>9</c:v>
                </c:pt>
                <c:pt idx="6112">
                  <c:v>9</c:v>
                </c:pt>
                <c:pt idx="6113">
                  <c:v>9</c:v>
                </c:pt>
                <c:pt idx="6114">
                  <c:v>9</c:v>
                </c:pt>
                <c:pt idx="6115">
                  <c:v>9</c:v>
                </c:pt>
                <c:pt idx="6116">
                  <c:v>9</c:v>
                </c:pt>
                <c:pt idx="6117">
                  <c:v>9</c:v>
                </c:pt>
                <c:pt idx="6118">
                  <c:v>9</c:v>
                </c:pt>
                <c:pt idx="6119">
                  <c:v>9</c:v>
                </c:pt>
                <c:pt idx="6120">
                  <c:v>9</c:v>
                </c:pt>
                <c:pt idx="6121">
                  <c:v>9</c:v>
                </c:pt>
                <c:pt idx="6122">
                  <c:v>9</c:v>
                </c:pt>
                <c:pt idx="6123">
                  <c:v>9</c:v>
                </c:pt>
                <c:pt idx="6124">
                  <c:v>9</c:v>
                </c:pt>
                <c:pt idx="6125">
                  <c:v>9</c:v>
                </c:pt>
                <c:pt idx="6126">
                  <c:v>9</c:v>
                </c:pt>
                <c:pt idx="6127">
                  <c:v>9</c:v>
                </c:pt>
                <c:pt idx="6128">
                  <c:v>9</c:v>
                </c:pt>
                <c:pt idx="6129">
                  <c:v>9</c:v>
                </c:pt>
                <c:pt idx="6130">
                  <c:v>9</c:v>
                </c:pt>
                <c:pt idx="6131">
                  <c:v>9</c:v>
                </c:pt>
                <c:pt idx="6132">
                  <c:v>9</c:v>
                </c:pt>
                <c:pt idx="6133">
                  <c:v>9</c:v>
                </c:pt>
                <c:pt idx="6134">
                  <c:v>9</c:v>
                </c:pt>
                <c:pt idx="6135">
                  <c:v>9</c:v>
                </c:pt>
                <c:pt idx="6136">
                  <c:v>9</c:v>
                </c:pt>
                <c:pt idx="6137">
                  <c:v>9</c:v>
                </c:pt>
                <c:pt idx="6138">
                  <c:v>9</c:v>
                </c:pt>
                <c:pt idx="6139">
                  <c:v>9</c:v>
                </c:pt>
                <c:pt idx="6140">
                  <c:v>9</c:v>
                </c:pt>
                <c:pt idx="6141">
                  <c:v>9</c:v>
                </c:pt>
                <c:pt idx="6142">
                  <c:v>9</c:v>
                </c:pt>
                <c:pt idx="6143">
                  <c:v>9</c:v>
                </c:pt>
                <c:pt idx="6144">
                  <c:v>9</c:v>
                </c:pt>
                <c:pt idx="6145">
                  <c:v>9</c:v>
                </c:pt>
                <c:pt idx="6146">
                  <c:v>9</c:v>
                </c:pt>
                <c:pt idx="6147">
                  <c:v>9</c:v>
                </c:pt>
                <c:pt idx="6148">
                  <c:v>9</c:v>
                </c:pt>
                <c:pt idx="6149">
                  <c:v>9</c:v>
                </c:pt>
                <c:pt idx="6150">
                  <c:v>9</c:v>
                </c:pt>
                <c:pt idx="6151">
                  <c:v>9</c:v>
                </c:pt>
                <c:pt idx="6152">
                  <c:v>9</c:v>
                </c:pt>
                <c:pt idx="6153">
                  <c:v>9</c:v>
                </c:pt>
                <c:pt idx="6154">
                  <c:v>9</c:v>
                </c:pt>
                <c:pt idx="6155">
                  <c:v>9</c:v>
                </c:pt>
                <c:pt idx="6156">
                  <c:v>9</c:v>
                </c:pt>
                <c:pt idx="6157">
                  <c:v>9</c:v>
                </c:pt>
                <c:pt idx="6158">
                  <c:v>9</c:v>
                </c:pt>
                <c:pt idx="6159">
                  <c:v>9</c:v>
                </c:pt>
                <c:pt idx="6160">
                  <c:v>9</c:v>
                </c:pt>
                <c:pt idx="6161">
                  <c:v>9</c:v>
                </c:pt>
                <c:pt idx="6162">
                  <c:v>9</c:v>
                </c:pt>
                <c:pt idx="6163">
                  <c:v>9</c:v>
                </c:pt>
                <c:pt idx="6164">
                  <c:v>9</c:v>
                </c:pt>
                <c:pt idx="6165">
                  <c:v>9</c:v>
                </c:pt>
                <c:pt idx="6166">
                  <c:v>9</c:v>
                </c:pt>
                <c:pt idx="6167">
                  <c:v>9</c:v>
                </c:pt>
                <c:pt idx="6168">
                  <c:v>9</c:v>
                </c:pt>
                <c:pt idx="6169">
                  <c:v>9</c:v>
                </c:pt>
                <c:pt idx="6170">
                  <c:v>9</c:v>
                </c:pt>
                <c:pt idx="6171">
                  <c:v>9</c:v>
                </c:pt>
                <c:pt idx="6172">
                  <c:v>9</c:v>
                </c:pt>
                <c:pt idx="6173">
                  <c:v>9</c:v>
                </c:pt>
                <c:pt idx="6174">
                  <c:v>9</c:v>
                </c:pt>
                <c:pt idx="6175">
                  <c:v>9</c:v>
                </c:pt>
                <c:pt idx="6176">
                  <c:v>9</c:v>
                </c:pt>
                <c:pt idx="6177">
                  <c:v>9</c:v>
                </c:pt>
                <c:pt idx="6178">
                  <c:v>9</c:v>
                </c:pt>
                <c:pt idx="6179">
                  <c:v>9</c:v>
                </c:pt>
                <c:pt idx="6180">
                  <c:v>9</c:v>
                </c:pt>
                <c:pt idx="6181">
                  <c:v>9</c:v>
                </c:pt>
                <c:pt idx="6182">
                  <c:v>9</c:v>
                </c:pt>
                <c:pt idx="6183">
                  <c:v>9</c:v>
                </c:pt>
                <c:pt idx="6184">
                  <c:v>9</c:v>
                </c:pt>
                <c:pt idx="6185">
                  <c:v>8</c:v>
                </c:pt>
                <c:pt idx="6186">
                  <c:v>9</c:v>
                </c:pt>
                <c:pt idx="6187">
                  <c:v>8</c:v>
                </c:pt>
                <c:pt idx="6188">
                  <c:v>8</c:v>
                </c:pt>
                <c:pt idx="6189">
                  <c:v>8</c:v>
                </c:pt>
                <c:pt idx="6190">
                  <c:v>8</c:v>
                </c:pt>
                <c:pt idx="6191">
                  <c:v>8</c:v>
                </c:pt>
                <c:pt idx="6192">
                  <c:v>8</c:v>
                </c:pt>
                <c:pt idx="6193">
                  <c:v>8</c:v>
                </c:pt>
                <c:pt idx="6194">
                  <c:v>8</c:v>
                </c:pt>
                <c:pt idx="6195">
                  <c:v>8</c:v>
                </c:pt>
                <c:pt idx="6196">
                  <c:v>8</c:v>
                </c:pt>
                <c:pt idx="6197">
                  <c:v>8</c:v>
                </c:pt>
                <c:pt idx="6198">
                  <c:v>8</c:v>
                </c:pt>
                <c:pt idx="6199">
                  <c:v>8</c:v>
                </c:pt>
                <c:pt idx="6200">
                  <c:v>8</c:v>
                </c:pt>
                <c:pt idx="6201">
                  <c:v>8</c:v>
                </c:pt>
                <c:pt idx="6202">
                  <c:v>8</c:v>
                </c:pt>
                <c:pt idx="6203">
                  <c:v>8</c:v>
                </c:pt>
                <c:pt idx="6204">
                  <c:v>8</c:v>
                </c:pt>
                <c:pt idx="6205">
                  <c:v>8</c:v>
                </c:pt>
                <c:pt idx="6206">
                  <c:v>8</c:v>
                </c:pt>
                <c:pt idx="6207">
                  <c:v>8</c:v>
                </c:pt>
                <c:pt idx="6208">
                  <c:v>8</c:v>
                </c:pt>
                <c:pt idx="6209">
                  <c:v>8</c:v>
                </c:pt>
                <c:pt idx="6210">
                  <c:v>8</c:v>
                </c:pt>
                <c:pt idx="6211">
                  <c:v>8</c:v>
                </c:pt>
                <c:pt idx="6212">
                  <c:v>8</c:v>
                </c:pt>
                <c:pt idx="6213">
                  <c:v>8</c:v>
                </c:pt>
                <c:pt idx="6214">
                  <c:v>8</c:v>
                </c:pt>
                <c:pt idx="6215">
                  <c:v>8</c:v>
                </c:pt>
                <c:pt idx="6216">
                  <c:v>8</c:v>
                </c:pt>
                <c:pt idx="6217">
                  <c:v>8</c:v>
                </c:pt>
                <c:pt idx="6218">
                  <c:v>8</c:v>
                </c:pt>
                <c:pt idx="6219">
                  <c:v>8</c:v>
                </c:pt>
                <c:pt idx="6220">
                  <c:v>9</c:v>
                </c:pt>
                <c:pt idx="6221">
                  <c:v>9</c:v>
                </c:pt>
                <c:pt idx="6222">
                  <c:v>9</c:v>
                </c:pt>
                <c:pt idx="6223">
                  <c:v>9</c:v>
                </c:pt>
                <c:pt idx="6224">
                  <c:v>8</c:v>
                </c:pt>
                <c:pt idx="6225">
                  <c:v>8</c:v>
                </c:pt>
                <c:pt idx="6226">
                  <c:v>8</c:v>
                </c:pt>
                <c:pt idx="6227">
                  <c:v>8</c:v>
                </c:pt>
                <c:pt idx="6228">
                  <c:v>8</c:v>
                </c:pt>
                <c:pt idx="6229">
                  <c:v>8</c:v>
                </c:pt>
                <c:pt idx="6230">
                  <c:v>8</c:v>
                </c:pt>
                <c:pt idx="6231">
                  <c:v>8</c:v>
                </c:pt>
                <c:pt idx="6232">
                  <c:v>8</c:v>
                </c:pt>
                <c:pt idx="6233">
                  <c:v>8</c:v>
                </c:pt>
                <c:pt idx="6234">
                  <c:v>8</c:v>
                </c:pt>
                <c:pt idx="6235">
                  <c:v>8</c:v>
                </c:pt>
                <c:pt idx="6236">
                  <c:v>8</c:v>
                </c:pt>
                <c:pt idx="6237">
                  <c:v>8</c:v>
                </c:pt>
                <c:pt idx="6238">
                  <c:v>8</c:v>
                </c:pt>
                <c:pt idx="6239">
                  <c:v>8</c:v>
                </c:pt>
                <c:pt idx="6240">
                  <c:v>8</c:v>
                </c:pt>
                <c:pt idx="6241">
                  <c:v>8</c:v>
                </c:pt>
                <c:pt idx="6242">
                  <c:v>8</c:v>
                </c:pt>
                <c:pt idx="6243">
                  <c:v>8</c:v>
                </c:pt>
                <c:pt idx="6244">
                  <c:v>8</c:v>
                </c:pt>
                <c:pt idx="6245">
                  <c:v>6</c:v>
                </c:pt>
                <c:pt idx="6246">
                  <c:v>7</c:v>
                </c:pt>
                <c:pt idx="6247">
                  <c:v>8</c:v>
                </c:pt>
                <c:pt idx="6248">
                  <c:v>8</c:v>
                </c:pt>
                <c:pt idx="6249">
                  <c:v>8</c:v>
                </c:pt>
                <c:pt idx="6250">
                  <c:v>8</c:v>
                </c:pt>
                <c:pt idx="6251">
                  <c:v>8</c:v>
                </c:pt>
                <c:pt idx="6252">
                  <c:v>8</c:v>
                </c:pt>
                <c:pt idx="6253">
                  <c:v>8</c:v>
                </c:pt>
                <c:pt idx="6254">
                  <c:v>8</c:v>
                </c:pt>
                <c:pt idx="6255">
                  <c:v>8</c:v>
                </c:pt>
                <c:pt idx="6256">
                  <c:v>8</c:v>
                </c:pt>
                <c:pt idx="6257">
                  <c:v>8</c:v>
                </c:pt>
                <c:pt idx="6258">
                  <c:v>8</c:v>
                </c:pt>
                <c:pt idx="6259">
                  <c:v>8</c:v>
                </c:pt>
                <c:pt idx="6260">
                  <c:v>8</c:v>
                </c:pt>
                <c:pt idx="6261">
                  <c:v>8</c:v>
                </c:pt>
                <c:pt idx="6262">
                  <c:v>8</c:v>
                </c:pt>
                <c:pt idx="6263">
                  <c:v>8</c:v>
                </c:pt>
                <c:pt idx="6264">
                  <c:v>8</c:v>
                </c:pt>
                <c:pt idx="6265">
                  <c:v>8</c:v>
                </c:pt>
                <c:pt idx="6266">
                  <c:v>8</c:v>
                </c:pt>
                <c:pt idx="6267">
                  <c:v>8</c:v>
                </c:pt>
                <c:pt idx="6268">
                  <c:v>8</c:v>
                </c:pt>
                <c:pt idx="6269">
                  <c:v>8</c:v>
                </c:pt>
                <c:pt idx="6270">
                  <c:v>8</c:v>
                </c:pt>
                <c:pt idx="6271">
                  <c:v>8</c:v>
                </c:pt>
                <c:pt idx="6272">
                  <c:v>8</c:v>
                </c:pt>
                <c:pt idx="6273">
                  <c:v>8</c:v>
                </c:pt>
                <c:pt idx="6274">
                  <c:v>8</c:v>
                </c:pt>
                <c:pt idx="6275">
                  <c:v>8</c:v>
                </c:pt>
                <c:pt idx="6276">
                  <c:v>8</c:v>
                </c:pt>
                <c:pt idx="6277">
                  <c:v>8</c:v>
                </c:pt>
                <c:pt idx="6278">
                  <c:v>8</c:v>
                </c:pt>
                <c:pt idx="6279">
                  <c:v>8</c:v>
                </c:pt>
                <c:pt idx="6280">
                  <c:v>8</c:v>
                </c:pt>
                <c:pt idx="6281">
                  <c:v>8</c:v>
                </c:pt>
                <c:pt idx="6282">
                  <c:v>8</c:v>
                </c:pt>
                <c:pt idx="6283">
                  <c:v>8</c:v>
                </c:pt>
                <c:pt idx="6284">
                  <c:v>8</c:v>
                </c:pt>
                <c:pt idx="6285">
                  <c:v>8</c:v>
                </c:pt>
                <c:pt idx="6286">
                  <c:v>8</c:v>
                </c:pt>
                <c:pt idx="6287">
                  <c:v>8</c:v>
                </c:pt>
                <c:pt idx="6288">
                  <c:v>8</c:v>
                </c:pt>
                <c:pt idx="6289">
                  <c:v>8</c:v>
                </c:pt>
                <c:pt idx="6290">
                  <c:v>8</c:v>
                </c:pt>
                <c:pt idx="6291">
                  <c:v>8</c:v>
                </c:pt>
                <c:pt idx="6292">
                  <c:v>8</c:v>
                </c:pt>
                <c:pt idx="6293">
                  <c:v>8</c:v>
                </c:pt>
                <c:pt idx="6294">
                  <c:v>8</c:v>
                </c:pt>
                <c:pt idx="6295">
                  <c:v>8</c:v>
                </c:pt>
                <c:pt idx="6296">
                  <c:v>8</c:v>
                </c:pt>
                <c:pt idx="6297">
                  <c:v>8</c:v>
                </c:pt>
                <c:pt idx="6298">
                  <c:v>8</c:v>
                </c:pt>
                <c:pt idx="6299">
                  <c:v>8</c:v>
                </c:pt>
                <c:pt idx="6300">
                  <c:v>8</c:v>
                </c:pt>
                <c:pt idx="6301">
                  <c:v>8</c:v>
                </c:pt>
                <c:pt idx="6302">
                  <c:v>8</c:v>
                </c:pt>
                <c:pt idx="6303">
                  <c:v>8</c:v>
                </c:pt>
                <c:pt idx="6304">
                  <c:v>8</c:v>
                </c:pt>
                <c:pt idx="6305">
                  <c:v>8</c:v>
                </c:pt>
                <c:pt idx="6306">
                  <c:v>8</c:v>
                </c:pt>
                <c:pt idx="6307">
                  <c:v>8</c:v>
                </c:pt>
                <c:pt idx="6308">
                  <c:v>8</c:v>
                </c:pt>
                <c:pt idx="6309">
                  <c:v>8</c:v>
                </c:pt>
                <c:pt idx="6310">
                  <c:v>8</c:v>
                </c:pt>
                <c:pt idx="6311">
                  <c:v>8</c:v>
                </c:pt>
                <c:pt idx="6312">
                  <c:v>8</c:v>
                </c:pt>
                <c:pt idx="6313">
                  <c:v>8</c:v>
                </c:pt>
                <c:pt idx="6314">
                  <c:v>8</c:v>
                </c:pt>
                <c:pt idx="6315">
                  <c:v>8</c:v>
                </c:pt>
                <c:pt idx="6316">
                  <c:v>8</c:v>
                </c:pt>
                <c:pt idx="6317">
                  <c:v>8</c:v>
                </c:pt>
                <c:pt idx="6318">
                  <c:v>8</c:v>
                </c:pt>
                <c:pt idx="6319">
                  <c:v>8</c:v>
                </c:pt>
                <c:pt idx="6320">
                  <c:v>8</c:v>
                </c:pt>
                <c:pt idx="6321">
                  <c:v>8</c:v>
                </c:pt>
                <c:pt idx="6322">
                  <c:v>8</c:v>
                </c:pt>
                <c:pt idx="6323">
                  <c:v>8</c:v>
                </c:pt>
                <c:pt idx="6324">
                  <c:v>8</c:v>
                </c:pt>
                <c:pt idx="6325">
                  <c:v>8</c:v>
                </c:pt>
                <c:pt idx="6326">
                  <c:v>8</c:v>
                </c:pt>
                <c:pt idx="6327">
                  <c:v>8</c:v>
                </c:pt>
                <c:pt idx="6328">
                  <c:v>8</c:v>
                </c:pt>
                <c:pt idx="6329">
                  <c:v>8</c:v>
                </c:pt>
                <c:pt idx="6330">
                  <c:v>8</c:v>
                </c:pt>
                <c:pt idx="6331">
                  <c:v>8</c:v>
                </c:pt>
                <c:pt idx="6332">
                  <c:v>8</c:v>
                </c:pt>
                <c:pt idx="6333">
                  <c:v>8</c:v>
                </c:pt>
                <c:pt idx="6334">
                  <c:v>8</c:v>
                </c:pt>
                <c:pt idx="6335">
                  <c:v>8</c:v>
                </c:pt>
                <c:pt idx="6336">
                  <c:v>8</c:v>
                </c:pt>
                <c:pt idx="6337">
                  <c:v>8</c:v>
                </c:pt>
                <c:pt idx="6338">
                  <c:v>8</c:v>
                </c:pt>
                <c:pt idx="6339">
                  <c:v>8</c:v>
                </c:pt>
                <c:pt idx="6340">
                  <c:v>8</c:v>
                </c:pt>
                <c:pt idx="6341">
                  <c:v>8</c:v>
                </c:pt>
                <c:pt idx="6342">
                  <c:v>8</c:v>
                </c:pt>
                <c:pt idx="6343">
                  <c:v>8</c:v>
                </c:pt>
                <c:pt idx="6344">
                  <c:v>8</c:v>
                </c:pt>
                <c:pt idx="6345">
                  <c:v>8</c:v>
                </c:pt>
                <c:pt idx="6346">
                  <c:v>8</c:v>
                </c:pt>
                <c:pt idx="6347">
                  <c:v>8</c:v>
                </c:pt>
                <c:pt idx="6348">
                  <c:v>8</c:v>
                </c:pt>
                <c:pt idx="6349">
                  <c:v>8</c:v>
                </c:pt>
                <c:pt idx="6350">
                  <c:v>7</c:v>
                </c:pt>
                <c:pt idx="6351">
                  <c:v>7</c:v>
                </c:pt>
                <c:pt idx="6352">
                  <c:v>8</c:v>
                </c:pt>
                <c:pt idx="6353">
                  <c:v>8</c:v>
                </c:pt>
                <c:pt idx="6354">
                  <c:v>8</c:v>
                </c:pt>
                <c:pt idx="6355">
                  <c:v>8</c:v>
                </c:pt>
                <c:pt idx="6356">
                  <c:v>8</c:v>
                </c:pt>
                <c:pt idx="6357">
                  <c:v>8</c:v>
                </c:pt>
                <c:pt idx="6358">
                  <c:v>8</c:v>
                </c:pt>
                <c:pt idx="6359">
                  <c:v>8</c:v>
                </c:pt>
                <c:pt idx="6360">
                  <c:v>8</c:v>
                </c:pt>
                <c:pt idx="6361">
                  <c:v>8</c:v>
                </c:pt>
                <c:pt idx="6362">
                  <c:v>8</c:v>
                </c:pt>
                <c:pt idx="6363">
                  <c:v>8</c:v>
                </c:pt>
                <c:pt idx="6364">
                  <c:v>8</c:v>
                </c:pt>
                <c:pt idx="6365">
                  <c:v>8</c:v>
                </c:pt>
                <c:pt idx="6366">
                  <c:v>8</c:v>
                </c:pt>
                <c:pt idx="6367">
                  <c:v>8</c:v>
                </c:pt>
                <c:pt idx="6368">
                  <c:v>8</c:v>
                </c:pt>
                <c:pt idx="6369">
                  <c:v>8</c:v>
                </c:pt>
                <c:pt idx="6370">
                  <c:v>8</c:v>
                </c:pt>
                <c:pt idx="6371">
                  <c:v>7</c:v>
                </c:pt>
                <c:pt idx="6372">
                  <c:v>7</c:v>
                </c:pt>
                <c:pt idx="6373">
                  <c:v>7</c:v>
                </c:pt>
                <c:pt idx="6374">
                  <c:v>7</c:v>
                </c:pt>
                <c:pt idx="6375">
                  <c:v>7</c:v>
                </c:pt>
                <c:pt idx="6376">
                  <c:v>7</c:v>
                </c:pt>
                <c:pt idx="6377">
                  <c:v>7</c:v>
                </c:pt>
                <c:pt idx="6378">
                  <c:v>7</c:v>
                </c:pt>
                <c:pt idx="6379">
                  <c:v>7</c:v>
                </c:pt>
                <c:pt idx="6380">
                  <c:v>7</c:v>
                </c:pt>
                <c:pt idx="6381">
                  <c:v>7</c:v>
                </c:pt>
                <c:pt idx="6382">
                  <c:v>7</c:v>
                </c:pt>
                <c:pt idx="6383">
                  <c:v>7</c:v>
                </c:pt>
                <c:pt idx="6384">
                  <c:v>8</c:v>
                </c:pt>
                <c:pt idx="6385">
                  <c:v>8</c:v>
                </c:pt>
                <c:pt idx="6386">
                  <c:v>7</c:v>
                </c:pt>
                <c:pt idx="6387">
                  <c:v>7</c:v>
                </c:pt>
                <c:pt idx="6388">
                  <c:v>7</c:v>
                </c:pt>
                <c:pt idx="6389">
                  <c:v>7</c:v>
                </c:pt>
                <c:pt idx="6390">
                  <c:v>7</c:v>
                </c:pt>
                <c:pt idx="6391">
                  <c:v>7</c:v>
                </c:pt>
                <c:pt idx="6392">
                  <c:v>7</c:v>
                </c:pt>
                <c:pt idx="6393">
                  <c:v>7</c:v>
                </c:pt>
                <c:pt idx="6394">
                  <c:v>7</c:v>
                </c:pt>
                <c:pt idx="6395">
                  <c:v>7</c:v>
                </c:pt>
                <c:pt idx="6396">
                  <c:v>7</c:v>
                </c:pt>
                <c:pt idx="6397">
                  <c:v>7</c:v>
                </c:pt>
                <c:pt idx="6398">
                  <c:v>7</c:v>
                </c:pt>
                <c:pt idx="6399">
                  <c:v>7</c:v>
                </c:pt>
                <c:pt idx="6400">
                  <c:v>7</c:v>
                </c:pt>
                <c:pt idx="6401">
                  <c:v>7</c:v>
                </c:pt>
                <c:pt idx="6402">
                  <c:v>7</c:v>
                </c:pt>
                <c:pt idx="6403">
                  <c:v>8</c:v>
                </c:pt>
                <c:pt idx="6404">
                  <c:v>8</c:v>
                </c:pt>
                <c:pt idx="6405">
                  <c:v>7</c:v>
                </c:pt>
                <c:pt idx="6406">
                  <c:v>8</c:v>
                </c:pt>
                <c:pt idx="6407">
                  <c:v>8</c:v>
                </c:pt>
                <c:pt idx="6408">
                  <c:v>7</c:v>
                </c:pt>
                <c:pt idx="6409">
                  <c:v>7</c:v>
                </c:pt>
                <c:pt idx="6410">
                  <c:v>7</c:v>
                </c:pt>
                <c:pt idx="6411">
                  <c:v>7</c:v>
                </c:pt>
                <c:pt idx="6412">
                  <c:v>7</c:v>
                </c:pt>
                <c:pt idx="6413">
                  <c:v>7</c:v>
                </c:pt>
                <c:pt idx="6414">
                  <c:v>8</c:v>
                </c:pt>
                <c:pt idx="6415">
                  <c:v>7</c:v>
                </c:pt>
                <c:pt idx="6416">
                  <c:v>7</c:v>
                </c:pt>
                <c:pt idx="6417">
                  <c:v>7</c:v>
                </c:pt>
                <c:pt idx="6418">
                  <c:v>7</c:v>
                </c:pt>
                <c:pt idx="6419">
                  <c:v>7</c:v>
                </c:pt>
                <c:pt idx="6420">
                  <c:v>7</c:v>
                </c:pt>
                <c:pt idx="6421">
                  <c:v>7</c:v>
                </c:pt>
                <c:pt idx="6422">
                  <c:v>7</c:v>
                </c:pt>
                <c:pt idx="6423">
                  <c:v>7</c:v>
                </c:pt>
                <c:pt idx="6424">
                  <c:v>7</c:v>
                </c:pt>
                <c:pt idx="6425">
                  <c:v>8</c:v>
                </c:pt>
                <c:pt idx="6426">
                  <c:v>8</c:v>
                </c:pt>
                <c:pt idx="6427">
                  <c:v>8</c:v>
                </c:pt>
                <c:pt idx="6428">
                  <c:v>7</c:v>
                </c:pt>
                <c:pt idx="6429">
                  <c:v>7</c:v>
                </c:pt>
                <c:pt idx="6430">
                  <c:v>7</c:v>
                </c:pt>
                <c:pt idx="6431">
                  <c:v>7</c:v>
                </c:pt>
                <c:pt idx="6432">
                  <c:v>7</c:v>
                </c:pt>
                <c:pt idx="6433">
                  <c:v>7</c:v>
                </c:pt>
                <c:pt idx="6434">
                  <c:v>7</c:v>
                </c:pt>
                <c:pt idx="6435">
                  <c:v>7</c:v>
                </c:pt>
                <c:pt idx="6436">
                  <c:v>7</c:v>
                </c:pt>
                <c:pt idx="6437">
                  <c:v>7</c:v>
                </c:pt>
                <c:pt idx="6438">
                  <c:v>7</c:v>
                </c:pt>
                <c:pt idx="6439">
                  <c:v>7</c:v>
                </c:pt>
                <c:pt idx="6440">
                  <c:v>6</c:v>
                </c:pt>
                <c:pt idx="6441">
                  <c:v>7</c:v>
                </c:pt>
                <c:pt idx="6442">
                  <c:v>7</c:v>
                </c:pt>
                <c:pt idx="6443">
                  <c:v>7</c:v>
                </c:pt>
                <c:pt idx="6444">
                  <c:v>7</c:v>
                </c:pt>
                <c:pt idx="6445">
                  <c:v>7</c:v>
                </c:pt>
                <c:pt idx="6446">
                  <c:v>7</c:v>
                </c:pt>
                <c:pt idx="6447">
                  <c:v>7</c:v>
                </c:pt>
                <c:pt idx="6448">
                  <c:v>7</c:v>
                </c:pt>
                <c:pt idx="6449">
                  <c:v>7</c:v>
                </c:pt>
                <c:pt idx="6450">
                  <c:v>7</c:v>
                </c:pt>
                <c:pt idx="6451">
                  <c:v>7</c:v>
                </c:pt>
                <c:pt idx="6452">
                  <c:v>7</c:v>
                </c:pt>
                <c:pt idx="6453">
                  <c:v>7</c:v>
                </c:pt>
                <c:pt idx="6454">
                  <c:v>7</c:v>
                </c:pt>
                <c:pt idx="6455">
                  <c:v>7</c:v>
                </c:pt>
                <c:pt idx="6456">
                  <c:v>7</c:v>
                </c:pt>
                <c:pt idx="6457">
                  <c:v>7</c:v>
                </c:pt>
                <c:pt idx="6458">
                  <c:v>7</c:v>
                </c:pt>
                <c:pt idx="6459">
                  <c:v>7</c:v>
                </c:pt>
                <c:pt idx="6460">
                  <c:v>7</c:v>
                </c:pt>
                <c:pt idx="6461">
                  <c:v>7</c:v>
                </c:pt>
                <c:pt idx="6462">
                  <c:v>7</c:v>
                </c:pt>
                <c:pt idx="6463">
                  <c:v>7</c:v>
                </c:pt>
                <c:pt idx="6464">
                  <c:v>7</c:v>
                </c:pt>
                <c:pt idx="6465">
                  <c:v>7</c:v>
                </c:pt>
                <c:pt idx="6466">
                  <c:v>7</c:v>
                </c:pt>
                <c:pt idx="6467">
                  <c:v>7</c:v>
                </c:pt>
                <c:pt idx="6468">
                  <c:v>7</c:v>
                </c:pt>
                <c:pt idx="6469">
                  <c:v>7</c:v>
                </c:pt>
                <c:pt idx="6470">
                  <c:v>7</c:v>
                </c:pt>
                <c:pt idx="6471">
                  <c:v>7</c:v>
                </c:pt>
                <c:pt idx="6472">
                  <c:v>7</c:v>
                </c:pt>
                <c:pt idx="6473">
                  <c:v>7</c:v>
                </c:pt>
                <c:pt idx="6474">
                  <c:v>7</c:v>
                </c:pt>
                <c:pt idx="6475">
                  <c:v>7</c:v>
                </c:pt>
                <c:pt idx="6476">
                  <c:v>7</c:v>
                </c:pt>
                <c:pt idx="6477">
                  <c:v>7</c:v>
                </c:pt>
                <c:pt idx="6478">
                  <c:v>7</c:v>
                </c:pt>
                <c:pt idx="6479">
                  <c:v>7</c:v>
                </c:pt>
                <c:pt idx="6480">
                  <c:v>7</c:v>
                </c:pt>
                <c:pt idx="6481">
                  <c:v>7</c:v>
                </c:pt>
                <c:pt idx="6482">
                  <c:v>7</c:v>
                </c:pt>
                <c:pt idx="6483">
                  <c:v>7</c:v>
                </c:pt>
                <c:pt idx="6484">
                  <c:v>7</c:v>
                </c:pt>
                <c:pt idx="6485">
                  <c:v>7</c:v>
                </c:pt>
                <c:pt idx="6486">
                  <c:v>7</c:v>
                </c:pt>
                <c:pt idx="6487">
                  <c:v>7</c:v>
                </c:pt>
                <c:pt idx="6488">
                  <c:v>7</c:v>
                </c:pt>
                <c:pt idx="6489">
                  <c:v>8</c:v>
                </c:pt>
                <c:pt idx="6490">
                  <c:v>7</c:v>
                </c:pt>
                <c:pt idx="6491">
                  <c:v>7</c:v>
                </c:pt>
                <c:pt idx="6492">
                  <c:v>7</c:v>
                </c:pt>
                <c:pt idx="6493">
                  <c:v>7</c:v>
                </c:pt>
                <c:pt idx="6494">
                  <c:v>7</c:v>
                </c:pt>
                <c:pt idx="6495">
                  <c:v>7</c:v>
                </c:pt>
                <c:pt idx="6496">
                  <c:v>7</c:v>
                </c:pt>
                <c:pt idx="6497">
                  <c:v>7</c:v>
                </c:pt>
                <c:pt idx="6498">
                  <c:v>7</c:v>
                </c:pt>
                <c:pt idx="6499">
                  <c:v>7</c:v>
                </c:pt>
                <c:pt idx="6500">
                  <c:v>7</c:v>
                </c:pt>
                <c:pt idx="6501">
                  <c:v>7</c:v>
                </c:pt>
                <c:pt idx="6502">
                  <c:v>7</c:v>
                </c:pt>
                <c:pt idx="6503">
                  <c:v>7</c:v>
                </c:pt>
                <c:pt idx="6504">
                  <c:v>7</c:v>
                </c:pt>
                <c:pt idx="6505">
                  <c:v>7</c:v>
                </c:pt>
                <c:pt idx="6506">
                  <c:v>7</c:v>
                </c:pt>
                <c:pt idx="6507">
                  <c:v>7</c:v>
                </c:pt>
                <c:pt idx="6508">
                  <c:v>7</c:v>
                </c:pt>
                <c:pt idx="6509">
                  <c:v>7</c:v>
                </c:pt>
                <c:pt idx="6510">
                  <c:v>7</c:v>
                </c:pt>
                <c:pt idx="6511">
                  <c:v>7</c:v>
                </c:pt>
                <c:pt idx="6512">
                  <c:v>7</c:v>
                </c:pt>
                <c:pt idx="6513">
                  <c:v>7</c:v>
                </c:pt>
                <c:pt idx="6514">
                  <c:v>7</c:v>
                </c:pt>
                <c:pt idx="6515">
                  <c:v>7</c:v>
                </c:pt>
                <c:pt idx="6516">
                  <c:v>7</c:v>
                </c:pt>
                <c:pt idx="6517">
                  <c:v>7</c:v>
                </c:pt>
                <c:pt idx="6518">
                  <c:v>7</c:v>
                </c:pt>
                <c:pt idx="6519">
                  <c:v>7</c:v>
                </c:pt>
                <c:pt idx="6520">
                  <c:v>7</c:v>
                </c:pt>
                <c:pt idx="6521">
                  <c:v>7</c:v>
                </c:pt>
                <c:pt idx="6522">
                  <c:v>7</c:v>
                </c:pt>
                <c:pt idx="6523">
                  <c:v>7</c:v>
                </c:pt>
                <c:pt idx="6524">
                  <c:v>7</c:v>
                </c:pt>
                <c:pt idx="6525">
                  <c:v>7</c:v>
                </c:pt>
                <c:pt idx="6526">
                  <c:v>7</c:v>
                </c:pt>
                <c:pt idx="6527">
                  <c:v>7</c:v>
                </c:pt>
                <c:pt idx="6528">
                  <c:v>7</c:v>
                </c:pt>
                <c:pt idx="6529">
                  <c:v>7</c:v>
                </c:pt>
                <c:pt idx="6530">
                  <c:v>7</c:v>
                </c:pt>
                <c:pt idx="6531">
                  <c:v>7</c:v>
                </c:pt>
                <c:pt idx="6532">
                  <c:v>7</c:v>
                </c:pt>
                <c:pt idx="6533">
                  <c:v>7</c:v>
                </c:pt>
                <c:pt idx="6534">
                  <c:v>7</c:v>
                </c:pt>
                <c:pt idx="6535">
                  <c:v>7</c:v>
                </c:pt>
                <c:pt idx="6536">
                  <c:v>7</c:v>
                </c:pt>
                <c:pt idx="6537">
                  <c:v>7</c:v>
                </c:pt>
                <c:pt idx="6538">
                  <c:v>7</c:v>
                </c:pt>
                <c:pt idx="6539">
                  <c:v>7</c:v>
                </c:pt>
                <c:pt idx="6540">
                  <c:v>7</c:v>
                </c:pt>
                <c:pt idx="6541">
                  <c:v>7</c:v>
                </c:pt>
                <c:pt idx="6542">
                  <c:v>7</c:v>
                </c:pt>
                <c:pt idx="6543">
                  <c:v>7</c:v>
                </c:pt>
                <c:pt idx="6544">
                  <c:v>7</c:v>
                </c:pt>
                <c:pt idx="6545">
                  <c:v>7</c:v>
                </c:pt>
                <c:pt idx="6546">
                  <c:v>7</c:v>
                </c:pt>
                <c:pt idx="6547">
                  <c:v>7</c:v>
                </c:pt>
                <c:pt idx="6548">
                  <c:v>7</c:v>
                </c:pt>
                <c:pt idx="6549">
                  <c:v>7</c:v>
                </c:pt>
                <c:pt idx="6550">
                  <c:v>7</c:v>
                </c:pt>
                <c:pt idx="6551">
                  <c:v>7</c:v>
                </c:pt>
                <c:pt idx="6552">
                  <c:v>7</c:v>
                </c:pt>
                <c:pt idx="6553">
                  <c:v>7</c:v>
                </c:pt>
                <c:pt idx="6554">
                  <c:v>7</c:v>
                </c:pt>
                <c:pt idx="6555">
                  <c:v>7</c:v>
                </c:pt>
                <c:pt idx="6556">
                  <c:v>7</c:v>
                </c:pt>
                <c:pt idx="6557">
                  <c:v>7</c:v>
                </c:pt>
                <c:pt idx="6558">
                  <c:v>7</c:v>
                </c:pt>
                <c:pt idx="6559">
                  <c:v>7</c:v>
                </c:pt>
                <c:pt idx="6560">
                  <c:v>7</c:v>
                </c:pt>
                <c:pt idx="6561">
                  <c:v>7</c:v>
                </c:pt>
                <c:pt idx="6562">
                  <c:v>7</c:v>
                </c:pt>
                <c:pt idx="6563">
                  <c:v>7</c:v>
                </c:pt>
                <c:pt idx="6564">
                  <c:v>7</c:v>
                </c:pt>
                <c:pt idx="6565">
                  <c:v>7</c:v>
                </c:pt>
                <c:pt idx="6566">
                  <c:v>7</c:v>
                </c:pt>
                <c:pt idx="6567">
                  <c:v>7</c:v>
                </c:pt>
                <c:pt idx="6568">
                  <c:v>7</c:v>
                </c:pt>
                <c:pt idx="6569">
                  <c:v>7</c:v>
                </c:pt>
                <c:pt idx="6570">
                  <c:v>7</c:v>
                </c:pt>
                <c:pt idx="6571">
                  <c:v>7</c:v>
                </c:pt>
                <c:pt idx="6572">
                  <c:v>7</c:v>
                </c:pt>
                <c:pt idx="6573">
                  <c:v>7</c:v>
                </c:pt>
                <c:pt idx="6574">
                  <c:v>7</c:v>
                </c:pt>
                <c:pt idx="6575">
                  <c:v>7</c:v>
                </c:pt>
                <c:pt idx="6576">
                  <c:v>7</c:v>
                </c:pt>
                <c:pt idx="6577">
                  <c:v>7</c:v>
                </c:pt>
                <c:pt idx="6578">
                  <c:v>7</c:v>
                </c:pt>
                <c:pt idx="6579">
                  <c:v>7</c:v>
                </c:pt>
                <c:pt idx="6580">
                  <c:v>7</c:v>
                </c:pt>
                <c:pt idx="6581">
                  <c:v>7</c:v>
                </c:pt>
                <c:pt idx="6582">
                  <c:v>7</c:v>
                </c:pt>
                <c:pt idx="6583">
                  <c:v>7</c:v>
                </c:pt>
                <c:pt idx="6584">
                  <c:v>7</c:v>
                </c:pt>
                <c:pt idx="6585">
                  <c:v>7</c:v>
                </c:pt>
                <c:pt idx="6586">
                  <c:v>7</c:v>
                </c:pt>
                <c:pt idx="6587">
                  <c:v>7</c:v>
                </c:pt>
                <c:pt idx="6588">
                  <c:v>7</c:v>
                </c:pt>
                <c:pt idx="6589">
                  <c:v>7</c:v>
                </c:pt>
                <c:pt idx="6590">
                  <c:v>7</c:v>
                </c:pt>
                <c:pt idx="6591">
                  <c:v>7</c:v>
                </c:pt>
                <c:pt idx="6592">
                  <c:v>7</c:v>
                </c:pt>
                <c:pt idx="6593">
                  <c:v>7</c:v>
                </c:pt>
                <c:pt idx="6594">
                  <c:v>7</c:v>
                </c:pt>
                <c:pt idx="6595">
                  <c:v>7</c:v>
                </c:pt>
                <c:pt idx="6596">
                  <c:v>7</c:v>
                </c:pt>
                <c:pt idx="6597">
                  <c:v>7</c:v>
                </c:pt>
                <c:pt idx="6598">
                  <c:v>7</c:v>
                </c:pt>
                <c:pt idx="6599">
                  <c:v>7</c:v>
                </c:pt>
                <c:pt idx="6600">
                  <c:v>7</c:v>
                </c:pt>
                <c:pt idx="6601">
                  <c:v>7</c:v>
                </c:pt>
                <c:pt idx="6602">
                  <c:v>7</c:v>
                </c:pt>
                <c:pt idx="6603">
                  <c:v>7</c:v>
                </c:pt>
                <c:pt idx="6604">
                  <c:v>7</c:v>
                </c:pt>
                <c:pt idx="6605">
                  <c:v>7</c:v>
                </c:pt>
                <c:pt idx="6606">
                  <c:v>7</c:v>
                </c:pt>
                <c:pt idx="6607">
                  <c:v>7</c:v>
                </c:pt>
                <c:pt idx="6608">
                  <c:v>7</c:v>
                </c:pt>
                <c:pt idx="6609">
                  <c:v>7</c:v>
                </c:pt>
                <c:pt idx="6610">
                  <c:v>7</c:v>
                </c:pt>
                <c:pt idx="6611">
                  <c:v>7</c:v>
                </c:pt>
                <c:pt idx="6612">
                  <c:v>6</c:v>
                </c:pt>
                <c:pt idx="6613">
                  <c:v>7</c:v>
                </c:pt>
                <c:pt idx="6614">
                  <c:v>7</c:v>
                </c:pt>
                <c:pt idx="6615">
                  <c:v>7</c:v>
                </c:pt>
                <c:pt idx="6616">
                  <c:v>7</c:v>
                </c:pt>
                <c:pt idx="6617">
                  <c:v>7</c:v>
                </c:pt>
                <c:pt idx="6618">
                  <c:v>6</c:v>
                </c:pt>
                <c:pt idx="6619">
                  <c:v>6</c:v>
                </c:pt>
                <c:pt idx="6620">
                  <c:v>6</c:v>
                </c:pt>
                <c:pt idx="6621">
                  <c:v>6</c:v>
                </c:pt>
                <c:pt idx="6622">
                  <c:v>6</c:v>
                </c:pt>
                <c:pt idx="6623">
                  <c:v>6</c:v>
                </c:pt>
                <c:pt idx="6624">
                  <c:v>6</c:v>
                </c:pt>
                <c:pt idx="6625">
                  <c:v>6</c:v>
                </c:pt>
                <c:pt idx="6626">
                  <c:v>6</c:v>
                </c:pt>
                <c:pt idx="6627">
                  <c:v>6</c:v>
                </c:pt>
                <c:pt idx="6628">
                  <c:v>6</c:v>
                </c:pt>
                <c:pt idx="6629">
                  <c:v>6</c:v>
                </c:pt>
                <c:pt idx="6630">
                  <c:v>7</c:v>
                </c:pt>
                <c:pt idx="6631">
                  <c:v>7</c:v>
                </c:pt>
                <c:pt idx="6632">
                  <c:v>7</c:v>
                </c:pt>
                <c:pt idx="6633">
                  <c:v>7</c:v>
                </c:pt>
                <c:pt idx="6634">
                  <c:v>5</c:v>
                </c:pt>
                <c:pt idx="6635">
                  <c:v>6</c:v>
                </c:pt>
                <c:pt idx="6636">
                  <c:v>7</c:v>
                </c:pt>
                <c:pt idx="6637">
                  <c:v>7</c:v>
                </c:pt>
                <c:pt idx="6638">
                  <c:v>7</c:v>
                </c:pt>
                <c:pt idx="6639">
                  <c:v>7</c:v>
                </c:pt>
                <c:pt idx="6640">
                  <c:v>7</c:v>
                </c:pt>
                <c:pt idx="6641">
                  <c:v>7</c:v>
                </c:pt>
                <c:pt idx="6642">
                  <c:v>7</c:v>
                </c:pt>
                <c:pt idx="6643">
                  <c:v>7</c:v>
                </c:pt>
                <c:pt idx="6644">
                  <c:v>7</c:v>
                </c:pt>
                <c:pt idx="6645">
                  <c:v>6</c:v>
                </c:pt>
                <c:pt idx="6646">
                  <c:v>6</c:v>
                </c:pt>
                <c:pt idx="6647">
                  <c:v>6</c:v>
                </c:pt>
                <c:pt idx="6648">
                  <c:v>6</c:v>
                </c:pt>
                <c:pt idx="6649">
                  <c:v>6</c:v>
                </c:pt>
                <c:pt idx="6650">
                  <c:v>6</c:v>
                </c:pt>
                <c:pt idx="6651">
                  <c:v>6</c:v>
                </c:pt>
                <c:pt idx="6652">
                  <c:v>6</c:v>
                </c:pt>
                <c:pt idx="6653">
                  <c:v>6</c:v>
                </c:pt>
                <c:pt idx="6654">
                  <c:v>6</c:v>
                </c:pt>
                <c:pt idx="6655">
                  <c:v>6</c:v>
                </c:pt>
                <c:pt idx="6656">
                  <c:v>6</c:v>
                </c:pt>
                <c:pt idx="6657">
                  <c:v>6</c:v>
                </c:pt>
                <c:pt idx="6658">
                  <c:v>7</c:v>
                </c:pt>
                <c:pt idx="6659">
                  <c:v>6</c:v>
                </c:pt>
                <c:pt idx="6660">
                  <c:v>6</c:v>
                </c:pt>
                <c:pt idx="6661">
                  <c:v>6</c:v>
                </c:pt>
                <c:pt idx="6662">
                  <c:v>6</c:v>
                </c:pt>
                <c:pt idx="6663">
                  <c:v>6</c:v>
                </c:pt>
                <c:pt idx="6664">
                  <c:v>6</c:v>
                </c:pt>
                <c:pt idx="6665">
                  <c:v>6</c:v>
                </c:pt>
                <c:pt idx="6666">
                  <c:v>6</c:v>
                </c:pt>
                <c:pt idx="6667">
                  <c:v>6</c:v>
                </c:pt>
                <c:pt idx="6668">
                  <c:v>6</c:v>
                </c:pt>
                <c:pt idx="6669">
                  <c:v>6</c:v>
                </c:pt>
                <c:pt idx="6670">
                  <c:v>6</c:v>
                </c:pt>
                <c:pt idx="6671">
                  <c:v>6</c:v>
                </c:pt>
                <c:pt idx="6672">
                  <c:v>6</c:v>
                </c:pt>
                <c:pt idx="6673">
                  <c:v>6</c:v>
                </c:pt>
                <c:pt idx="6674">
                  <c:v>6</c:v>
                </c:pt>
                <c:pt idx="6675">
                  <c:v>6</c:v>
                </c:pt>
                <c:pt idx="6676">
                  <c:v>6</c:v>
                </c:pt>
                <c:pt idx="6677">
                  <c:v>6</c:v>
                </c:pt>
                <c:pt idx="6678">
                  <c:v>7</c:v>
                </c:pt>
                <c:pt idx="6679">
                  <c:v>7</c:v>
                </c:pt>
                <c:pt idx="6680">
                  <c:v>7</c:v>
                </c:pt>
                <c:pt idx="6681">
                  <c:v>7</c:v>
                </c:pt>
                <c:pt idx="6682">
                  <c:v>7</c:v>
                </c:pt>
                <c:pt idx="6683">
                  <c:v>6</c:v>
                </c:pt>
                <c:pt idx="6684">
                  <c:v>6</c:v>
                </c:pt>
                <c:pt idx="6685">
                  <c:v>6</c:v>
                </c:pt>
                <c:pt idx="6686">
                  <c:v>6</c:v>
                </c:pt>
                <c:pt idx="6687">
                  <c:v>6</c:v>
                </c:pt>
                <c:pt idx="6688">
                  <c:v>6</c:v>
                </c:pt>
                <c:pt idx="6689">
                  <c:v>6</c:v>
                </c:pt>
                <c:pt idx="6690">
                  <c:v>6</c:v>
                </c:pt>
                <c:pt idx="6691">
                  <c:v>6</c:v>
                </c:pt>
                <c:pt idx="6692">
                  <c:v>6</c:v>
                </c:pt>
                <c:pt idx="6693">
                  <c:v>6</c:v>
                </c:pt>
                <c:pt idx="6694">
                  <c:v>6</c:v>
                </c:pt>
                <c:pt idx="6695">
                  <c:v>6</c:v>
                </c:pt>
                <c:pt idx="6696">
                  <c:v>6</c:v>
                </c:pt>
                <c:pt idx="6697">
                  <c:v>6</c:v>
                </c:pt>
                <c:pt idx="6698">
                  <c:v>6</c:v>
                </c:pt>
                <c:pt idx="6699">
                  <c:v>6</c:v>
                </c:pt>
                <c:pt idx="6700">
                  <c:v>6</c:v>
                </c:pt>
                <c:pt idx="6701">
                  <c:v>6</c:v>
                </c:pt>
                <c:pt idx="6702">
                  <c:v>6</c:v>
                </c:pt>
                <c:pt idx="6703">
                  <c:v>6</c:v>
                </c:pt>
                <c:pt idx="6704">
                  <c:v>6</c:v>
                </c:pt>
                <c:pt idx="6705">
                  <c:v>6</c:v>
                </c:pt>
                <c:pt idx="6706">
                  <c:v>6</c:v>
                </c:pt>
                <c:pt idx="6707">
                  <c:v>6</c:v>
                </c:pt>
                <c:pt idx="6708">
                  <c:v>6</c:v>
                </c:pt>
                <c:pt idx="6709">
                  <c:v>6</c:v>
                </c:pt>
                <c:pt idx="6710">
                  <c:v>6</c:v>
                </c:pt>
                <c:pt idx="6711">
                  <c:v>6</c:v>
                </c:pt>
                <c:pt idx="6712">
                  <c:v>5</c:v>
                </c:pt>
                <c:pt idx="6713">
                  <c:v>5</c:v>
                </c:pt>
                <c:pt idx="6714">
                  <c:v>5</c:v>
                </c:pt>
                <c:pt idx="6715">
                  <c:v>6</c:v>
                </c:pt>
                <c:pt idx="6716">
                  <c:v>6</c:v>
                </c:pt>
                <c:pt idx="6717">
                  <c:v>6</c:v>
                </c:pt>
                <c:pt idx="6718">
                  <c:v>6</c:v>
                </c:pt>
                <c:pt idx="6719">
                  <c:v>6</c:v>
                </c:pt>
                <c:pt idx="6720">
                  <c:v>6</c:v>
                </c:pt>
                <c:pt idx="6721">
                  <c:v>6</c:v>
                </c:pt>
                <c:pt idx="6722">
                  <c:v>6</c:v>
                </c:pt>
                <c:pt idx="6723">
                  <c:v>6</c:v>
                </c:pt>
                <c:pt idx="6724">
                  <c:v>6</c:v>
                </c:pt>
                <c:pt idx="6725">
                  <c:v>6</c:v>
                </c:pt>
                <c:pt idx="6726">
                  <c:v>6</c:v>
                </c:pt>
                <c:pt idx="6727">
                  <c:v>6</c:v>
                </c:pt>
                <c:pt idx="6728">
                  <c:v>6</c:v>
                </c:pt>
                <c:pt idx="6729">
                  <c:v>6</c:v>
                </c:pt>
                <c:pt idx="6730">
                  <c:v>6</c:v>
                </c:pt>
                <c:pt idx="6731">
                  <c:v>6</c:v>
                </c:pt>
                <c:pt idx="6732">
                  <c:v>5</c:v>
                </c:pt>
                <c:pt idx="6733">
                  <c:v>6</c:v>
                </c:pt>
                <c:pt idx="6734">
                  <c:v>5</c:v>
                </c:pt>
                <c:pt idx="6735">
                  <c:v>5</c:v>
                </c:pt>
                <c:pt idx="6736">
                  <c:v>5</c:v>
                </c:pt>
                <c:pt idx="6737">
                  <c:v>5</c:v>
                </c:pt>
                <c:pt idx="6738">
                  <c:v>5</c:v>
                </c:pt>
                <c:pt idx="6739">
                  <c:v>5</c:v>
                </c:pt>
                <c:pt idx="6740">
                  <c:v>6</c:v>
                </c:pt>
                <c:pt idx="6741">
                  <c:v>6</c:v>
                </c:pt>
                <c:pt idx="6742">
                  <c:v>5</c:v>
                </c:pt>
                <c:pt idx="6743">
                  <c:v>5</c:v>
                </c:pt>
                <c:pt idx="6744">
                  <c:v>5</c:v>
                </c:pt>
                <c:pt idx="6745">
                  <c:v>5</c:v>
                </c:pt>
                <c:pt idx="6746">
                  <c:v>5</c:v>
                </c:pt>
                <c:pt idx="6747">
                  <c:v>5</c:v>
                </c:pt>
                <c:pt idx="6748">
                  <c:v>5</c:v>
                </c:pt>
                <c:pt idx="6749">
                  <c:v>5</c:v>
                </c:pt>
                <c:pt idx="6750">
                  <c:v>6</c:v>
                </c:pt>
                <c:pt idx="6751">
                  <c:v>5</c:v>
                </c:pt>
                <c:pt idx="6752">
                  <c:v>5</c:v>
                </c:pt>
                <c:pt idx="6753">
                  <c:v>5</c:v>
                </c:pt>
                <c:pt idx="6754">
                  <c:v>5</c:v>
                </c:pt>
                <c:pt idx="6755">
                  <c:v>6</c:v>
                </c:pt>
                <c:pt idx="6756">
                  <c:v>6</c:v>
                </c:pt>
                <c:pt idx="6757">
                  <c:v>6</c:v>
                </c:pt>
                <c:pt idx="6758">
                  <c:v>6</c:v>
                </c:pt>
                <c:pt idx="6759">
                  <c:v>6</c:v>
                </c:pt>
                <c:pt idx="6760">
                  <c:v>5</c:v>
                </c:pt>
                <c:pt idx="6761">
                  <c:v>6</c:v>
                </c:pt>
                <c:pt idx="6762">
                  <c:v>5</c:v>
                </c:pt>
                <c:pt idx="6763">
                  <c:v>5</c:v>
                </c:pt>
                <c:pt idx="6764">
                  <c:v>5</c:v>
                </c:pt>
                <c:pt idx="6765">
                  <c:v>5</c:v>
                </c:pt>
                <c:pt idx="6766">
                  <c:v>5</c:v>
                </c:pt>
                <c:pt idx="6767">
                  <c:v>5</c:v>
                </c:pt>
                <c:pt idx="6768">
                  <c:v>5</c:v>
                </c:pt>
                <c:pt idx="6769">
                  <c:v>5</c:v>
                </c:pt>
                <c:pt idx="6770">
                  <c:v>5</c:v>
                </c:pt>
                <c:pt idx="6771">
                  <c:v>6</c:v>
                </c:pt>
                <c:pt idx="6772">
                  <c:v>6</c:v>
                </c:pt>
                <c:pt idx="6773">
                  <c:v>6</c:v>
                </c:pt>
                <c:pt idx="6774">
                  <c:v>6</c:v>
                </c:pt>
                <c:pt idx="6775">
                  <c:v>6</c:v>
                </c:pt>
                <c:pt idx="6776">
                  <c:v>6</c:v>
                </c:pt>
                <c:pt idx="6777">
                  <c:v>6</c:v>
                </c:pt>
                <c:pt idx="6778">
                  <c:v>6</c:v>
                </c:pt>
                <c:pt idx="6779">
                  <c:v>6</c:v>
                </c:pt>
                <c:pt idx="6780">
                  <c:v>6</c:v>
                </c:pt>
                <c:pt idx="6781">
                  <c:v>5</c:v>
                </c:pt>
                <c:pt idx="6782">
                  <c:v>5</c:v>
                </c:pt>
                <c:pt idx="6783">
                  <c:v>5</c:v>
                </c:pt>
                <c:pt idx="6784">
                  <c:v>6</c:v>
                </c:pt>
                <c:pt idx="6785">
                  <c:v>5</c:v>
                </c:pt>
                <c:pt idx="6786">
                  <c:v>5</c:v>
                </c:pt>
                <c:pt idx="6787">
                  <c:v>5</c:v>
                </c:pt>
                <c:pt idx="6788">
                  <c:v>5</c:v>
                </c:pt>
                <c:pt idx="6789">
                  <c:v>5</c:v>
                </c:pt>
                <c:pt idx="6790">
                  <c:v>5</c:v>
                </c:pt>
                <c:pt idx="6791">
                  <c:v>5</c:v>
                </c:pt>
                <c:pt idx="6792">
                  <c:v>5</c:v>
                </c:pt>
                <c:pt idx="6793">
                  <c:v>5</c:v>
                </c:pt>
                <c:pt idx="6794">
                  <c:v>5</c:v>
                </c:pt>
                <c:pt idx="6795">
                  <c:v>5</c:v>
                </c:pt>
                <c:pt idx="6796">
                  <c:v>5</c:v>
                </c:pt>
                <c:pt idx="6797">
                  <c:v>5</c:v>
                </c:pt>
                <c:pt idx="6798">
                  <c:v>5</c:v>
                </c:pt>
                <c:pt idx="6799">
                  <c:v>5</c:v>
                </c:pt>
                <c:pt idx="6800">
                  <c:v>5</c:v>
                </c:pt>
                <c:pt idx="6801">
                  <c:v>5</c:v>
                </c:pt>
                <c:pt idx="6802">
                  <c:v>5</c:v>
                </c:pt>
                <c:pt idx="6803">
                  <c:v>5</c:v>
                </c:pt>
                <c:pt idx="6804">
                  <c:v>5</c:v>
                </c:pt>
                <c:pt idx="6805">
                  <c:v>5</c:v>
                </c:pt>
                <c:pt idx="6806">
                  <c:v>5</c:v>
                </c:pt>
                <c:pt idx="6807">
                  <c:v>5</c:v>
                </c:pt>
                <c:pt idx="6808">
                  <c:v>5</c:v>
                </c:pt>
                <c:pt idx="6809">
                  <c:v>5</c:v>
                </c:pt>
                <c:pt idx="6810">
                  <c:v>5</c:v>
                </c:pt>
                <c:pt idx="6811">
                  <c:v>5</c:v>
                </c:pt>
                <c:pt idx="6812">
                  <c:v>6</c:v>
                </c:pt>
                <c:pt idx="6813">
                  <c:v>6</c:v>
                </c:pt>
                <c:pt idx="6814">
                  <c:v>5</c:v>
                </c:pt>
                <c:pt idx="6815">
                  <c:v>5</c:v>
                </c:pt>
                <c:pt idx="6816">
                  <c:v>5</c:v>
                </c:pt>
                <c:pt idx="6817">
                  <c:v>5</c:v>
                </c:pt>
                <c:pt idx="6818">
                  <c:v>5</c:v>
                </c:pt>
                <c:pt idx="6819">
                  <c:v>5</c:v>
                </c:pt>
                <c:pt idx="6820">
                  <c:v>5</c:v>
                </c:pt>
                <c:pt idx="6821">
                  <c:v>6</c:v>
                </c:pt>
                <c:pt idx="6822">
                  <c:v>6</c:v>
                </c:pt>
                <c:pt idx="6823">
                  <c:v>6</c:v>
                </c:pt>
                <c:pt idx="6824">
                  <c:v>5</c:v>
                </c:pt>
                <c:pt idx="6825">
                  <c:v>5</c:v>
                </c:pt>
                <c:pt idx="6826">
                  <c:v>5</c:v>
                </c:pt>
                <c:pt idx="6827">
                  <c:v>5</c:v>
                </c:pt>
                <c:pt idx="6828">
                  <c:v>5</c:v>
                </c:pt>
                <c:pt idx="6829">
                  <c:v>5</c:v>
                </c:pt>
                <c:pt idx="6830">
                  <c:v>5</c:v>
                </c:pt>
                <c:pt idx="6831">
                  <c:v>5</c:v>
                </c:pt>
                <c:pt idx="6832">
                  <c:v>5</c:v>
                </c:pt>
                <c:pt idx="6833">
                  <c:v>5</c:v>
                </c:pt>
                <c:pt idx="6834">
                  <c:v>5</c:v>
                </c:pt>
                <c:pt idx="6835">
                  <c:v>5</c:v>
                </c:pt>
                <c:pt idx="6836">
                  <c:v>5</c:v>
                </c:pt>
                <c:pt idx="6837">
                  <c:v>5</c:v>
                </c:pt>
                <c:pt idx="6838">
                  <c:v>5</c:v>
                </c:pt>
                <c:pt idx="6839">
                  <c:v>5</c:v>
                </c:pt>
                <c:pt idx="6840">
                  <c:v>5</c:v>
                </c:pt>
                <c:pt idx="6841">
                  <c:v>5</c:v>
                </c:pt>
                <c:pt idx="6842">
                  <c:v>5</c:v>
                </c:pt>
                <c:pt idx="6843">
                  <c:v>5</c:v>
                </c:pt>
                <c:pt idx="6844">
                  <c:v>5</c:v>
                </c:pt>
                <c:pt idx="6845">
                  <c:v>5</c:v>
                </c:pt>
                <c:pt idx="6846">
                  <c:v>5</c:v>
                </c:pt>
                <c:pt idx="6847">
                  <c:v>5</c:v>
                </c:pt>
                <c:pt idx="6848">
                  <c:v>5</c:v>
                </c:pt>
                <c:pt idx="6849">
                  <c:v>5</c:v>
                </c:pt>
                <c:pt idx="6850">
                  <c:v>5</c:v>
                </c:pt>
                <c:pt idx="6851">
                  <c:v>5</c:v>
                </c:pt>
                <c:pt idx="6852">
                  <c:v>5</c:v>
                </c:pt>
                <c:pt idx="6853">
                  <c:v>5</c:v>
                </c:pt>
                <c:pt idx="6854">
                  <c:v>5</c:v>
                </c:pt>
                <c:pt idx="6855">
                  <c:v>5</c:v>
                </c:pt>
                <c:pt idx="6856">
                  <c:v>5</c:v>
                </c:pt>
                <c:pt idx="6857">
                  <c:v>5</c:v>
                </c:pt>
                <c:pt idx="6858">
                  <c:v>5</c:v>
                </c:pt>
                <c:pt idx="6859">
                  <c:v>5</c:v>
                </c:pt>
                <c:pt idx="6860">
                  <c:v>5</c:v>
                </c:pt>
                <c:pt idx="6861">
                  <c:v>5</c:v>
                </c:pt>
                <c:pt idx="6862">
                  <c:v>5</c:v>
                </c:pt>
                <c:pt idx="6863">
                  <c:v>5</c:v>
                </c:pt>
                <c:pt idx="6864">
                  <c:v>5</c:v>
                </c:pt>
                <c:pt idx="6865">
                  <c:v>5</c:v>
                </c:pt>
                <c:pt idx="6866">
                  <c:v>5</c:v>
                </c:pt>
                <c:pt idx="6867">
                  <c:v>5</c:v>
                </c:pt>
                <c:pt idx="6868">
                  <c:v>5</c:v>
                </c:pt>
                <c:pt idx="6869">
                  <c:v>5</c:v>
                </c:pt>
                <c:pt idx="6870">
                  <c:v>5</c:v>
                </c:pt>
                <c:pt idx="6871">
                  <c:v>5</c:v>
                </c:pt>
                <c:pt idx="6872">
                  <c:v>5</c:v>
                </c:pt>
                <c:pt idx="6873">
                  <c:v>5</c:v>
                </c:pt>
                <c:pt idx="6874">
                  <c:v>5</c:v>
                </c:pt>
                <c:pt idx="6875">
                  <c:v>5</c:v>
                </c:pt>
                <c:pt idx="6876">
                  <c:v>5</c:v>
                </c:pt>
                <c:pt idx="6877">
                  <c:v>4</c:v>
                </c:pt>
                <c:pt idx="6878">
                  <c:v>4</c:v>
                </c:pt>
                <c:pt idx="6879">
                  <c:v>4</c:v>
                </c:pt>
                <c:pt idx="6880">
                  <c:v>4</c:v>
                </c:pt>
                <c:pt idx="6881">
                  <c:v>5</c:v>
                </c:pt>
                <c:pt idx="6882">
                  <c:v>5</c:v>
                </c:pt>
                <c:pt idx="6883">
                  <c:v>5</c:v>
                </c:pt>
                <c:pt idx="6884">
                  <c:v>5</c:v>
                </c:pt>
                <c:pt idx="6885">
                  <c:v>5</c:v>
                </c:pt>
                <c:pt idx="6886">
                  <c:v>5</c:v>
                </c:pt>
                <c:pt idx="6887">
                  <c:v>5</c:v>
                </c:pt>
                <c:pt idx="6888">
                  <c:v>5</c:v>
                </c:pt>
                <c:pt idx="6889">
                  <c:v>5</c:v>
                </c:pt>
                <c:pt idx="6890">
                  <c:v>5</c:v>
                </c:pt>
                <c:pt idx="6891">
                  <c:v>5</c:v>
                </c:pt>
                <c:pt idx="6892">
                  <c:v>5</c:v>
                </c:pt>
                <c:pt idx="6893">
                  <c:v>5</c:v>
                </c:pt>
                <c:pt idx="6894">
                  <c:v>5</c:v>
                </c:pt>
                <c:pt idx="6895">
                  <c:v>5</c:v>
                </c:pt>
                <c:pt idx="6896">
                  <c:v>5</c:v>
                </c:pt>
                <c:pt idx="6897">
                  <c:v>5</c:v>
                </c:pt>
                <c:pt idx="6898">
                  <c:v>5</c:v>
                </c:pt>
                <c:pt idx="6899">
                  <c:v>5</c:v>
                </c:pt>
                <c:pt idx="6900">
                  <c:v>5</c:v>
                </c:pt>
                <c:pt idx="6901">
                  <c:v>5</c:v>
                </c:pt>
                <c:pt idx="6902">
                  <c:v>5</c:v>
                </c:pt>
                <c:pt idx="6903">
                  <c:v>5</c:v>
                </c:pt>
                <c:pt idx="6904">
                  <c:v>5</c:v>
                </c:pt>
                <c:pt idx="6905">
                  <c:v>5</c:v>
                </c:pt>
                <c:pt idx="6906">
                  <c:v>5</c:v>
                </c:pt>
                <c:pt idx="6907">
                  <c:v>5</c:v>
                </c:pt>
                <c:pt idx="6908">
                  <c:v>5</c:v>
                </c:pt>
                <c:pt idx="6909">
                  <c:v>5</c:v>
                </c:pt>
                <c:pt idx="6910">
                  <c:v>5</c:v>
                </c:pt>
                <c:pt idx="6911">
                  <c:v>5</c:v>
                </c:pt>
                <c:pt idx="6912">
                  <c:v>5</c:v>
                </c:pt>
                <c:pt idx="6913">
                  <c:v>5</c:v>
                </c:pt>
                <c:pt idx="6914">
                  <c:v>5</c:v>
                </c:pt>
                <c:pt idx="6915">
                  <c:v>5</c:v>
                </c:pt>
                <c:pt idx="6916">
                  <c:v>5</c:v>
                </c:pt>
                <c:pt idx="6917">
                  <c:v>5</c:v>
                </c:pt>
                <c:pt idx="6918">
                  <c:v>5</c:v>
                </c:pt>
                <c:pt idx="6919">
                  <c:v>5</c:v>
                </c:pt>
                <c:pt idx="6920">
                  <c:v>5</c:v>
                </c:pt>
                <c:pt idx="6921">
                  <c:v>5</c:v>
                </c:pt>
                <c:pt idx="6922">
                  <c:v>5</c:v>
                </c:pt>
                <c:pt idx="6923">
                  <c:v>5</c:v>
                </c:pt>
                <c:pt idx="6924">
                  <c:v>5</c:v>
                </c:pt>
                <c:pt idx="6925">
                  <c:v>5</c:v>
                </c:pt>
                <c:pt idx="6926">
                  <c:v>5</c:v>
                </c:pt>
                <c:pt idx="6927">
                  <c:v>5</c:v>
                </c:pt>
                <c:pt idx="6928">
                  <c:v>5</c:v>
                </c:pt>
                <c:pt idx="6929">
                  <c:v>5</c:v>
                </c:pt>
                <c:pt idx="6930">
                  <c:v>5</c:v>
                </c:pt>
                <c:pt idx="6931">
                  <c:v>5</c:v>
                </c:pt>
                <c:pt idx="6932">
                  <c:v>5</c:v>
                </c:pt>
                <c:pt idx="6933">
                  <c:v>5</c:v>
                </c:pt>
                <c:pt idx="6934">
                  <c:v>5</c:v>
                </c:pt>
                <c:pt idx="6935">
                  <c:v>5</c:v>
                </c:pt>
                <c:pt idx="6936">
                  <c:v>5</c:v>
                </c:pt>
                <c:pt idx="6937">
                  <c:v>5</c:v>
                </c:pt>
                <c:pt idx="6938">
                  <c:v>5</c:v>
                </c:pt>
                <c:pt idx="6939">
                  <c:v>5</c:v>
                </c:pt>
                <c:pt idx="6940">
                  <c:v>5</c:v>
                </c:pt>
                <c:pt idx="6941">
                  <c:v>5</c:v>
                </c:pt>
                <c:pt idx="6942">
                  <c:v>5</c:v>
                </c:pt>
                <c:pt idx="6943">
                  <c:v>5</c:v>
                </c:pt>
                <c:pt idx="6944">
                  <c:v>5</c:v>
                </c:pt>
                <c:pt idx="6945">
                  <c:v>5</c:v>
                </c:pt>
                <c:pt idx="6946">
                  <c:v>5</c:v>
                </c:pt>
                <c:pt idx="6947">
                  <c:v>5</c:v>
                </c:pt>
                <c:pt idx="6948">
                  <c:v>5</c:v>
                </c:pt>
                <c:pt idx="6949">
                  <c:v>5</c:v>
                </c:pt>
                <c:pt idx="6950">
                  <c:v>5</c:v>
                </c:pt>
                <c:pt idx="6951">
                  <c:v>5</c:v>
                </c:pt>
                <c:pt idx="6952">
                  <c:v>5</c:v>
                </c:pt>
                <c:pt idx="6953">
                  <c:v>5</c:v>
                </c:pt>
                <c:pt idx="6954">
                  <c:v>5</c:v>
                </c:pt>
                <c:pt idx="6955">
                  <c:v>5</c:v>
                </c:pt>
                <c:pt idx="6956">
                  <c:v>5</c:v>
                </c:pt>
                <c:pt idx="6957">
                  <c:v>5</c:v>
                </c:pt>
                <c:pt idx="6958">
                  <c:v>5</c:v>
                </c:pt>
                <c:pt idx="6959">
                  <c:v>5</c:v>
                </c:pt>
                <c:pt idx="6960">
                  <c:v>5</c:v>
                </c:pt>
                <c:pt idx="6961">
                  <c:v>5</c:v>
                </c:pt>
                <c:pt idx="6962">
                  <c:v>4</c:v>
                </c:pt>
                <c:pt idx="6963">
                  <c:v>4</c:v>
                </c:pt>
                <c:pt idx="6964">
                  <c:v>4</c:v>
                </c:pt>
                <c:pt idx="6965">
                  <c:v>4</c:v>
                </c:pt>
                <c:pt idx="6966">
                  <c:v>4</c:v>
                </c:pt>
                <c:pt idx="6967">
                  <c:v>4</c:v>
                </c:pt>
                <c:pt idx="6968">
                  <c:v>3</c:v>
                </c:pt>
                <c:pt idx="6969">
                  <c:v>3</c:v>
                </c:pt>
                <c:pt idx="6970">
                  <c:v>3</c:v>
                </c:pt>
                <c:pt idx="6971">
                  <c:v>3</c:v>
                </c:pt>
                <c:pt idx="6972">
                  <c:v>3</c:v>
                </c:pt>
                <c:pt idx="6973">
                  <c:v>4</c:v>
                </c:pt>
                <c:pt idx="6974">
                  <c:v>4</c:v>
                </c:pt>
                <c:pt idx="6975">
                  <c:v>4</c:v>
                </c:pt>
                <c:pt idx="6976">
                  <c:v>4</c:v>
                </c:pt>
                <c:pt idx="6977">
                  <c:v>4</c:v>
                </c:pt>
                <c:pt idx="6978">
                  <c:v>5</c:v>
                </c:pt>
                <c:pt idx="6979">
                  <c:v>4</c:v>
                </c:pt>
                <c:pt idx="6980">
                  <c:v>4</c:v>
                </c:pt>
                <c:pt idx="6981">
                  <c:v>4</c:v>
                </c:pt>
                <c:pt idx="6982">
                  <c:v>3</c:v>
                </c:pt>
                <c:pt idx="6983">
                  <c:v>3</c:v>
                </c:pt>
                <c:pt idx="6984">
                  <c:v>2</c:v>
                </c:pt>
                <c:pt idx="6985">
                  <c:v>2</c:v>
                </c:pt>
                <c:pt idx="6986">
                  <c:v>2</c:v>
                </c:pt>
                <c:pt idx="6987">
                  <c:v>3</c:v>
                </c:pt>
                <c:pt idx="6988">
                  <c:v>3</c:v>
                </c:pt>
                <c:pt idx="6989">
                  <c:v>3</c:v>
                </c:pt>
                <c:pt idx="6990">
                  <c:v>4</c:v>
                </c:pt>
                <c:pt idx="6991">
                  <c:v>4</c:v>
                </c:pt>
                <c:pt idx="6992">
                  <c:v>4</c:v>
                </c:pt>
                <c:pt idx="6993">
                  <c:v>4</c:v>
                </c:pt>
                <c:pt idx="6994">
                  <c:v>4</c:v>
                </c:pt>
                <c:pt idx="6995">
                  <c:v>4</c:v>
                </c:pt>
                <c:pt idx="6996">
                  <c:v>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A2B-4385-92DB-B3D27EE5E4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31001760"/>
        <c:axId val="631002088"/>
      </c:lineChart>
      <c:catAx>
        <c:axId val="631001760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31002088"/>
        <c:crosses val="autoZero"/>
        <c:auto val="1"/>
        <c:lblAlgn val="ctr"/>
        <c:lblOffset val="100"/>
        <c:noMultiLvlLbl val="0"/>
      </c:catAx>
      <c:valAx>
        <c:axId val="631002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310017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v-S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2D900-AFBA-468B-806F-5CC67CD07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406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Muhammad Kazmi</dc:creator>
  <cp:keywords/>
  <dc:description/>
  <cp:lastModifiedBy>Torgny Palenius</cp:lastModifiedBy>
  <cp:revision>2</cp:revision>
  <cp:lastPrinted>2016-01-13T10:28:00Z</cp:lastPrinted>
  <dcterms:created xsi:type="dcterms:W3CDTF">2016-08-12T13:32:00Z</dcterms:created>
  <dcterms:modified xsi:type="dcterms:W3CDTF">2016-08-12T13:32:00Z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